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67378" w14:textId="7348746C" w:rsidR="00142A41" w:rsidRPr="00E026F9" w:rsidRDefault="00142A41" w:rsidP="00142A41">
      <w:pPr>
        <w:tabs>
          <w:tab w:val="right" w:pos="9639"/>
        </w:tabs>
        <w:spacing w:after="0"/>
        <w:rPr>
          <w:rFonts w:ascii="Arial" w:eastAsia="SimSun" w:hAnsi="Arial" w:cs="Arial"/>
          <w:b/>
          <w:i/>
          <w:sz w:val="22"/>
          <w:szCs w:val="22"/>
          <w:lang w:val="en-US"/>
        </w:rPr>
      </w:pPr>
      <w:r w:rsidRPr="00E026F9">
        <w:rPr>
          <w:rFonts w:ascii="Arial" w:eastAsia="MS Mincho" w:hAnsi="Arial" w:cs="Arial"/>
          <w:b/>
          <w:sz w:val="22"/>
          <w:szCs w:val="22"/>
          <w:lang w:val="en-US"/>
        </w:rPr>
        <w:t>3GPP TSG-RAN WG2 #116-e</w:t>
      </w:r>
      <w:r w:rsidRPr="00E026F9">
        <w:rPr>
          <w:rFonts w:ascii="Arial" w:eastAsia="MS Mincho" w:hAnsi="Arial" w:cs="Arial"/>
          <w:b/>
          <w:i/>
          <w:sz w:val="22"/>
          <w:szCs w:val="22"/>
          <w:lang w:val="en-US"/>
        </w:rPr>
        <w:tab/>
      </w:r>
      <w:r w:rsidR="00113515" w:rsidRPr="00113515">
        <w:rPr>
          <w:rFonts w:ascii="Arial" w:eastAsia="MS Mincho" w:hAnsi="Arial" w:cs="Arial"/>
          <w:b/>
          <w:i/>
          <w:sz w:val="22"/>
          <w:szCs w:val="22"/>
          <w:lang w:val="en-US" w:eastAsia="zh-CN"/>
        </w:rPr>
        <w:t>R2-2111136</w:t>
      </w:r>
    </w:p>
    <w:p w14:paraId="715112CB" w14:textId="1622327D" w:rsidR="00C77C98" w:rsidRPr="00283B17" w:rsidRDefault="00142A41" w:rsidP="00283B17">
      <w:pPr>
        <w:tabs>
          <w:tab w:val="right" w:pos="9639"/>
        </w:tabs>
        <w:spacing w:after="0"/>
        <w:rPr>
          <w:rFonts w:ascii="Arial" w:eastAsia="MS Mincho" w:hAnsi="Arial" w:cs="Arial"/>
          <w:b/>
          <w:sz w:val="22"/>
          <w:szCs w:val="22"/>
          <w:lang w:val="en-US"/>
        </w:rPr>
      </w:pPr>
      <w:r w:rsidRPr="00283B17">
        <w:rPr>
          <w:rFonts w:ascii="Arial" w:eastAsia="MS Mincho" w:hAnsi="Arial" w:cs="Arial"/>
          <w:b/>
          <w:sz w:val="22"/>
          <w:szCs w:val="22"/>
          <w:lang w:val="en-US"/>
        </w:rPr>
        <w:t>E-meeting, 01 – 11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C98" w:rsidRPr="0028665D" w14:paraId="290A2838" w14:textId="77777777" w:rsidTr="000662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DCEC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i/>
                <w:noProof/>
              </w:rPr>
            </w:pPr>
            <w:r w:rsidRPr="0028665D">
              <w:rPr>
                <w:rFonts w:ascii="Arial" w:eastAsia="맑은 고딕" w:hAnsi="Arial"/>
                <w:i/>
                <w:noProof/>
                <w:sz w:val="14"/>
              </w:rPr>
              <w:t>CR-Form-v12.1</w:t>
            </w:r>
          </w:p>
        </w:tc>
      </w:tr>
      <w:tr w:rsidR="00C77C98" w:rsidRPr="0028665D" w14:paraId="29C8A78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5C80F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32"/>
              </w:rPr>
              <w:t>CHANGE REQUEST</w:t>
            </w:r>
          </w:p>
        </w:tc>
      </w:tr>
      <w:tr w:rsidR="00C77C98" w:rsidRPr="0028665D" w14:paraId="54BFA796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320C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681A76D" w14:textId="77777777" w:rsidTr="0006623B">
        <w:tc>
          <w:tcPr>
            <w:tcW w:w="142" w:type="dxa"/>
            <w:tcBorders>
              <w:left w:val="single" w:sz="4" w:space="0" w:color="auto"/>
            </w:tcBorders>
          </w:tcPr>
          <w:p w14:paraId="578D0C4B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1D7B2D" w14:textId="1CD18913" w:rsidR="00C77C98" w:rsidRPr="0028665D" w:rsidRDefault="00142A41" w:rsidP="0006623B">
            <w:pPr>
              <w:spacing w:after="0"/>
              <w:jc w:val="right"/>
              <w:rPr>
                <w:rFonts w:ascii="Arial" w:eastAsia="맑은 고딕" w:hAnsi="Arial"/>
                <w:b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36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5B0B56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9D356" w14:textId="7CD536C9" w:rsidR="00C77C98" w:rsidRPr="0028665D" w:rsidRDefault="00113515" w:rsidP="0006623B">
            <w:pPr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113515">
              <w:rPr>
                <w:rFonts w:ascii="Arial" w:eastAsia="맑은 고딕" w:hAnsi="Arial"/>
                <w:b/>
                <w:noProof/>
                <w:sz w:val="28"/>
              </w:rPr>
              <w:t xml:space="preserve">4745 </w:t>
            </w:r>
            <w:r w:rsidR="00C77C98" w:rsidRPr="0028665D">
              <w:rPr>
                <w:rFonts w:ascii="Arial" w:eastAsia="맑은 고딕" w:hAnsi="Arial"/>
              </w:rPr>
              <w:fldChar w:fldCharType="begin"/>
            </w:r>
            <w:r w:rsidR="00C77C98" w:rsidRPr="0028665D">
              <w:rPr>
                <w:rFonts w:ascii="Arial" w:eastAsia="맑은 고딕" w:hAnsi="Arial"/>
              </w:rPr>
              <w:instrText xml:space="preserve"> DOCPROPERTY  Cr#  \* MERGEFORMAT </w:instrText>
            </w:r>
            <w:r w:rsidR="00C77C98" w:rsidRPr="0028665D">
              <w:rPr>
                <w:rFonts w:ascii="Arial" w:eastAsia="맑은 고딕" w:hAnsi="Arial"/>
              </w:rPr>
              <w:fldChar w:fldCharType="end"/>
            </w:r>
          </w:p>
        </w:tc>
        <w:tc>
          <w:tcPr>
            <w:tcW w:w="709" w:type="dxa"/>
          </w:tcPr>
          <w:p w14:paraId="5CFD80ED" w14:textId="77777777" w:rsidR="00C77C98" w:rsidRPr="0028665D" w:rsidRDefault="00C77C98" w:rsidP="0006623B">
            <w:pPr>
              <w:tabs>
                <w:tab w:val="right" w:pos="6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7F984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83BE244" w14:textId="77777777" w:rsidR="00C77C98" w:rsidRPr="0028665D" w:rsidRDefault="00C77C98" w:rsidP="0006623B">
            <w:pPr>
              <w:tabs>
                <w:tab w:val="right" w:pos="1825"/>
              </w:tabs>
              <w:spacing w:after="0"/>
              <w:jc w:val="center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643614" w14:textId="22DE9A00" w:rsidR="00C77C98" w:rsidRPr="0028665D" w:rsidRDefault="00142A41" w:rsidP="00F660A5">
            <w:pPr>
              <w:spacing w:after="0"/>
              <w:jc w:val="center"/>
              <w:rPr>
                <w:rFonts w:ascii="Arial" w:eastAsia="맑은 고딕" w:hAnsi="Arial"/>
                <w:noProof/>
                <w:sz w:val="28"/>
              </w:rPr>
            </w:pPr>
            <w:r>
              <w:rPr>
                <w:rFonts w:ascii="Arial" w:eastAsia="맑은 고딕" w:hAnsi="Arial"/>
                <w:b/>
                <w:noProof/>
                <w:sz w:val="28"/>
              </w:rPr>
              <w:t>16.</w:t>
            </w:r>
            <w:r w:rsidR="00F660A5">
              <w:rPr>
                <w:rFonts w:ascii="Arial" w:eastAsia="맑은 고딕" w:hAnsi="Arial"/>
                <w:b/>
                <w:noProof/>
                <w:sz w:val="28"/>
              </w:rPr>
              <w:t>6</w:t>
            </w:r>
            <w:r w:rsidR="00C77C98" w:rsidRPr="0028665D">
              <w:rPr>
                <w:rFonts w:ascii="Arial" w:eastAsia="맑은 고딕" w:hAnsi="Arial"/>
                <w:b/>
                <w:noProof/>
                <w:sz w:val="28"/>
              </w:rPr>
              <w:t>.</w:t>
            </w:r>
            <w:r>
              <w:rPr>
                <w:rFonts w:ascii="Arial" w:eastAsia="맑은 고딕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7B5B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76B1CD64" w14:textId="77777777" w:rsidTr="000662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0D9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3CC3DFC" w14:textId="77777777" w:rsidTr="000662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216FD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 w:cs="Arial"/>
                <w:i/>
                <w:noProof/>
              </w:rPr>
            </w:pPr>
            <w:r w:rsidRPr="0028665D">
              <w:rPr>
                <w:rFonts w:ascii="Arial" w:eastAsia="맑은 고딕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28665D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8665D">
              <w:rPr>
                <w:rFonts w:ascii="Arial" w:eastAsia="맑은 고딕" w:hAnsi="Arial" w:cs="Arial"/>
                <w:b/>
                <w:i/>
                <w:noProof/>
                <w:color w:val="FF0000"/>
              </w:rPr>
              <w:t xml:space="preserve">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t xml:space="preserve">on using this form: comprehensive instructions can be found at </w:t>
            </w:r>
            <w:r w:rsidRPr="0028665D">
              <w:rPr>
                <w:rFonts w:ascii="Arial" w:eastAsia="맑은 고딕" w:hAnsi="Arial" w:cs="Arial"/>
                <w:i/>
                <w:noProof/>
              </w:rPr>
              <w:br/>
            </w:r>
            <w:hyperlink r:id="rId13" w:history="1">
              <w:r w:rsidRPr="0028665D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8665D">
              <w:rPr>
                <w:rFonts w:ascii="Arial" w:eastAsia="맑은 고딕" w:hAnsi="Arial" w:cs="Arial"/>
                <w:i/>
                <w:noProof/>
              </w:rPr>
              <w:t>.</w:t>
            </w:r>
          </w:p>
        </w:tc>
      </w:tr>
      <w:tr w:rsidR="00C77C98" w:rsidRPr="0028665D" w14:paraId="435D61BD" w14:textId="77777777" w:rsidTr="0006623B">
        <w:tc>
          <w:tcPr>
            <w:tcW w:w="9641" w:type="dxa"/>
            <w:gridSpan w:val="9"/>
          </w:tcPr>
          <w:p w14:paraId="4D72ACD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</w:tbl>
    <w:p w14:paraId="707B5AE3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C98" w:rsidRPr="0028665D" w14:paraId="081158FD" w14:textId="77777777" w:rsidTr="0006623B">
        <w:tc>
          <w:tcPr>
            <w:tcW w:w="2835" w:type="dxa"/>
          </w:tcPr>
          <w:p w14:paraId="475A9E64" w14:textId="77777777" w:rsidR="00C77C98" w:rsidRPr="0028665D" w:rsidRDefault="00C77C98" w:rsidP="0006623B">
            <w:pPr>
              <w:tabs>
                <w:tab w:val="right" w:pos="2751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7B39C4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4136E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A4D4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3B9B2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F77A2ED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  <w:u w:val="single"/>
              </w:rPr>
            </w:pPr>
            <w:r w:rsidRPr="0028665D">
              <w:rPr>
                <w:rFonts w:ascii="Arial" w:eastAsia="맑은 고딕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3FF5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4C5605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CEA9D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bCs/>
                <w:caps/>
                <w:noProof/>
              </w:rPr>
            </w:pPr>
          </w:p>
        </w:tc>
      </w:tr>
    </w:tbl>
    <w:p w14:paraId="1C8F8E1F" w14:textId="77777777" w:rsidR="00C77C98" w:rsidRPr="0028665D" w:rsidRDefault="00C77C98" w:rsidP="00C77C98">
      <w:pPr>
        <w:rPr>
          <w:rFonts w:eastAsia="맑은 고딕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C98" w:rsidRPr="0028665D" w14:paraId="5F09CF35" w14:textId="77777777" w:rsidTr="0006623B">
        <w:tc>
          <w:tcPr>
            <w:tcW w:w="9640" w:type="dxa"/>
            <w:gridSpan w:val="11"/>
          </w:tcPr>
          <w:p w14:paraId="4A4BF52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D889BBB" w14:textId="77777777" w:rsidTr="000662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F1ADE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Title:</w:t>
            </w:r>
            <w:r w:rsidRPr="0028665D">
              <w:rPr>
                <w:rFonts w:ascii="Arial" w:eastAsia="맑은 고딕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67EBA" w14:textId="4C07FA4D" w:rsidR="00C77C98" w:rsidRPr="0028665D" w:rsidRDefault="00142A41" w:rsidP="0043023D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  <w:noProof/>
              </w:rPr>
              <w:t>Correction on cellsTriggeredList</w:t>
            </w:r>
            <w:r w:rsidR="00C77C98" w:rsidRPr="0028665D">
              <w:rPr>
                <w:rFonts w:ascii="Arial" w:eastAsia="맑은 고딕" w:hAnsi="Arial"/>
                <w:noProof/>
              </w:rPr>
              <w:t xml:space="preserve"> </w:t>
            </w:r>
          </w:p>
        </w:tc>
      </w:tr>
      <w:tr w:rsidR="00C77C98" w:rsidRPr="0028665D" w14:paraId="3B9B2D5F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7CCB3FEE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075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7329D41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B2873C5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E39BC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lang w:val="en-US"/>
              </w:rPr>
              <w:t>Samsung</w:t>
            </w:r>
          </w:p>
        </w:tc>
      </w:tr>
      <w:tr w:rsidR="00C77C98" w:rsidRPr="0028665D" w14:paraId="5C516EAD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26BA3453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61005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R2</w:t>
            </w:r>
          </w:p>
        </w:tc>
      </w:tr>
      <w:tr w:rsidR="00C77C98" w:rsidRPr="0028665D" w14:paraId="10C08978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3B0FBB0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7407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B592FB6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45668694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5A845" w14:textId="49E63F0E" w:rsidR="00C77C98" w:rsidRPr="00283B17" w:rsidRDefault="00597E64" w:rsidP="0006623B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283B17">
              <w:rPr>
                <w:rFonts w:ascii="Arial" w:eastAsia="맑은 고딕" w:hAnsi="Arial"/>
                <w:noProof/>
              </w:rPr>
              <w:t>LTE_Aerial-Core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552400" w14:textId="77777777" w:rsidR="00C77C98" w:rsidRPr="0028665D" w:rsidRDefault="00C77C98" w:rsidP="0006623B">
            <w:pPr>
              <w:spacing w:after="0"/>
              <w:ind w:right="10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2F208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C1B8A" w14:textId="2A821943" w:rsidR="00C77C98" w:rsidRPr="0028665D" w:rsidRDefault="00B304C3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</w:rPr>
              <w:t>2021-10-22</w:t>
            </w:r>
          </w:p>
        </w:tc>
      </w:tr>
      <w:tr w:rsidR="00C77C98" w:rsidRPr="0028665D" w14:paraId="2B1A85A1" w14:textId="77777777" w:rsidTr="0006623B">
        <w:tc>
          <w:tcPr>
            <w:tcW w:w="1843" w:type="dxa"/>
            <w:tcBorders>
              <w:left w:val="single" w:sz="4" w:space="0" w:color="auto"/>
            </w:tcBorders>
          </w:tcPr>
          <w:p w14:paraId="178823E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5EC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54C3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9A9A2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D628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125F6FE" w14:textId="77777777" w:rsidTr="000662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53320" w14:textId="77777777" w:rsidR="00C77C98" w:rsidRPr="0028665D" w:rsidRDefault="00C77C98" w:rsidP="0006623B">
            <w:pPr>
              <w:tabs>
                <w:tab w:val="right" w:pos="1759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0730F6" w14:textId="77777777" w:rsidR="00C77C98" w:rsidRPr="0028665D" w:rsidRDefault="00C77C98" w:rsidP="0006623B">
            <w:pPr>
              <w:spacing w:after="0"/>
              <w:ind w:left="100" w:right="-609"/>
              <w:rPr>
                <w:rFonts w:ascii="Arial" w:eastAsia="맑은 고딕" w:hAnsi="Arial"/>
                <w:b/>
                <w:noProof/>
              </w:rPr>
            </w:pPr>
            <w:r w:rsidRPr="0028665D">
              <w:rPr>
                <w:rFonts w:ascii="Arial" w:eastAsia="맑은 고딕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E1B24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422BF" w14:textId="77777777" w:rsidR="00C77C98" w:rsidRPr="0028665D" w:rsidRDefault="00C77C98" w:rsidP="0006623B">
            <w:pPr>
              <w:spacing w:after="0"/>
              <w:jc w:val="right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5DE17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>Rel-16</w:t>
            </w:r>
          </w:p>
        </w:tc>
      </w:tr>
      <w:tr w:rsidR="00C77C98" w:rsidRPr="0028665D" w14:paraId="54E69F61" w14:textId="77777777" w:rsidTr="000662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1318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571923" w14:textId="77777777" w:rsidR="00C77C98" w:rsidRPr="0028665D" w:rsidRDefault="00C77C98" w:rsidP="0006623B">
            <w:pPr>
              <w:spacing w:after="0"/>
              <w:ind w:left="383" w:hanging="383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categories:</w:t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br/>
              <w:t>F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(correction)</w:t>
            </w:r>
            <w:bookmarkStart w:id="0" w:name="_GoBack"/>
            <w:bookmarkEnd w:id="0"/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A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(mirror corresponding to a change in an earlier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release)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B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(addition of feature), 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C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(functional modification of feature)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</w:r>
            <w:r w:rsidRPr="0028665D">
              <w:rPr>
                <w:rFonts w:ascii="Arial" w:eastAsia="맑은 고딕" w:hAnsi="Arial"/>
                <w:b/>
                <w:i/>
                <w:noProof/>
                <w:sz w:val="18"/>
              </w:rPr>
              <w:t>D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 (editorial modification)</w:t>
            </w:r>
          </w:p>
          <w:p w14:paraId="6B6C138D" w14:textId="77777777" w:rsidR="00C77C98" w:rsidRPr="0028665D" w:rsidRDefault="00C77C98" w:rsidP="0006623B">
            <w:pPr>
              <w:spacing w:after="12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  <w:sz w:val="18"/>
              </w:rPr>
              <w:t>Detailed explanations of the above categories can</w:t>
            </w:r>
            <w:r w:rsidRPr="0028665D">
              <w:rPr>
                <w:rFonts w:ascii="Arial" w:eastAsia="맑은 고딕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8665D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8665D">
              <w:rPr>
                <w:rFonts w:ascii="Arial" w:eastAsia="맑은 고딕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6FF23" w14:textId="77777777" w:rsidR="00C77C98" w:rsidRPr="0028665D" w:rsidRDefault="00C77C98" w:rsidP="0006623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맑은 고딕" w:hAnsi="Arial"/>
                <w:i/>
                <w:noProof/>
                <w:sz w:val="18"/>
              </w:rPr>
            </w:pP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Use </w:t>
            </w:r>
            <w:r w:rsidRPr="0028665D">
              <w:rPr>
                <w:rFonts w:ascii="Arial" w:eastAsia="맑은 고딕" w:hAnsi="Arial"/>
                <w:i/>
                <w:noProof/>
                <w:sz w:val="18"/>
                <w:u w:val="single"/>
              </w:rPr>
              <w:t>one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 xml:space="preserve"> of the following releases: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8)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Rel-9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9)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Rel-10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10)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Rel-11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11)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…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Rel-15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15)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Rel-16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16)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Rel-17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17)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br/>
              <w:t>Rel-18</w:t>
            </w:r>
            <w:r w:rsidRPr="0028665D">
              <w:rPr>
                <w:rFonts w:ascii="Arial" w:eastAsia="맑은 고딕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C77C98" w:rsidRPr="0028665D" w14:paraId="272A0923" w14:textId="77777777" w:rsidTr="0006623B">
        <w:tc>
          <w:tcPr>
            <w:tcW w:w="1843" w:type="dxa"/>
          </w:tcPr>
          <w:p w14:paraId="2E7D38E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FC1E7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25A69730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D3CE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DE170" w14:textId="11B1B47D" w:rsidR="00C77C98" w:rsidRDefault="00B304C3" w:rsidP="009222B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In current form of 5.5.4.1 section, </w:t>
            </w:r>
          </w:p>
          <w:p w14:paraId="05603D39" w14:textId="77777777" w:rsidR="00B304C3" w:rsidRPr="002C3D36" w:rsidRDefault="00B304C3" w:rsidP="00B304C3">
            <w:pPr>
              <w:pStyle w:val="B2"/>
            </w:pPr>
            <w:bookmarkStart w:id="1" w:name="_Hlk515941590"/>
            <w:r w:rsidRPr="002C3D36">
              <w:t>2&gt;</w:t>
            </w:r>
            <w:r w:rsidRPr="002C3D36">
              <w:tab/>
              <w:t xml:space="preserve">if the </w:t>
            </w:r>
            <w:proofErr w:type="spellStart"/>
            <w:r w:rsidRPr="002C3D36">
              <w:rPr>
                <w:i/>
              </w:rPr>
              <w:t>triggerType</w:t>
            </w:r>
            <w:proofErr w:type="spellEnd"/>
            <w:r w:rsidRPr="002C3D36">
              <w:t xml:space="preserve"> is set to </w:t>
            </w:r>
            <w:r w:rsidRPr="002C3D36">
              <w:rPr>
                <w:i/>
              </w:rPr>
              <w:t xml:space="preserve">event </w:t>
            </w:r>
            <w:r w:rsidRPr="002C3D36">
              <w:t xml:space="preserve">and if the corresponding </w:t>
            </w:r>
            <w:proofErr w:type="spellStart"/>
            <w:r w:rsidRPr="002C3D36">
              <w:rPr>
                <w:i/>
              </w:rPr>
              <w:t>reportConfig</w:t>
            </w:r>
            <w:proofErr w:type="spellEnd"/>
            <w:r w:rsidRPr="002C3D36">
              <w:t xml:space="preserve"> includes </w:t>
            </w:r>
            <w:proofErr w:type="spellStart"/>
            <w:r w:rsidRPr="002C3D36">
              <w:rPr>
                <w:i/>
              </w:rPr>
              <w:t>numberOfTriggeringCells</w:t>
            </w:r>
            <w:proofErr w:type="spellEnd"/>
            <w:r w:rsidRPr="002C3D36">
              <w:rPr>
                <w:i/>
              </w:rPr>
              <w:t xml:space="preserve">, </w:t>
            </w:r>
            <w:r w:rsidRPr="002C3D36">
              <w:t xml:space="preserve">and if the entry condition applicable for this event, i.e. the event corresponding with the </w:t>
            </w:r>
            <w:proofErr w:type="spellStart"/>
            <w:r w:rsidRPr="002C3D36">
              <w:rPr>
                <w:i/>
              </w:rPr>
              <w:t>eventId</w:t>
            </w:r>
            <w:proofErr w:type="spellEnd"/>
            <w:r w:rsidRPr="002C3D36">
              <w:t xml:space="preserve"> of the corresponding </w:t>
            </w:r>
            <w:proofErr w:type="spellStart"/>
            <w:r w:rsidRPr="002C3D36">
              <w:rPr>
                <w:i/>
              </w:rPr>
              <w:t>reportConfig</w:t>
            </w:r>
            <w:proofErr w:type="spellEnd"/>
            <w:r w:rsidRPr="002C3D36">
              <w:t xml:space="preserve"> within </w:t>
            </w:r>
            <w:proofErr w:type="spellStart"/>
            <w:r w:rsidRPr="002C3D36">
              <w:rPr>
                <w:i/>
              </w:rPr>
              <w:t>VarMeasConfig</w:t>
            </w:r>
            <w:proofErr w:type="spellEnd"/>
            <w:r w:rsidRPr="002C3D36">
              <w:t xml:space="preserve">, is fulfilled for one or more applicable cells for all measurements after layer 3 filtering taken during </w:t>
            </w:r>
            <w:proofErr w:type="spellStart"/>
            <w:r w:rsidRPr="002C3D36">
              <w:rPr>
                <w:i/>
              </w:rPr>
              <w:t>timeToTrigger</w:t>
            </w:r>
            <w:proofErr w:type="spellEnd"/>
            <w:r w:rsidRPr="002C3D36">
              <w:t xml:space="preserve"> defined for this event within the </w:t>
            </w:r>
            <w:proofErr w:type="spellStart"/>
            <w:r w:rsidRPr="002C3D36">
              <w:rPr>
                <w:i/>
              </w:rPr>
              <w:t>VarMeasConfig</w:t>
            </w:r>
            <w:proofErr w:type="spellEnd"/>
            <w:r w:rsidRPr="002C3D36">
              <w:t>:</w:t>
            </w:r>
          </w:p>
          <w:p w14:paraId="58196695" w14:textId="77777777" w:rsidR="00B304C3" w:rsidRPr="002C3D36" w:rsidRDefault="00B304C3" w:rsidP="00B304C3">
            <w:pPr>
              <w:pStyle w:val="B3"/>
            </w:pPr>
            <w:r w:rsidRPr="002C3D36">
              <w:t>3&gt;</w:t>
            </w:r>
            <w:r w:rsidRPr="002C3D36">
              <w:tab/>
              <w:t xml:space="preserve">If the </w:t>
            </w:r>
            <w:proofErr w:type="spellStart"/>
            <w:r w:rsidRPr="002C3D36">
              <w:rPr>
                <w:i/>
              </w:rPr>
              <w:t>VarMeasReportList</w:t>
            </w:r>
            <w:proofErr w:type="spellEnd"/>
            <w:r w:rsidRPr="002C3D36">
              <w:t xml:space="preserve"> does not include a measurement reporting entry for this </w:t>
            </w:r>
            <w:proofErr w:type="spellStart"/>
            <w:r w:rsidRPr="002C3D36">
              <w:rPr>
                <w:i/>
              </w:rPr>
              <w:t>measId</w:t>
            </w:r>
            <w:proofErr w:type="spellEnd"/>
            <w:r w:rsidRPr="002C3D36">
              <w:rPr>
                <w:i/>
              </w:rPr>
              <w:t xml:space="preserve"> </w:t>
            </w:r>
            <w:r w:rsidRPr="002C3D36">
              <w:t>(a first cell triggers the event):</w:t>
            </w:r>
          </w:p>
          <w:p w14:paraId="618148C7" w14:textId="77777777" w:rsidR="00B304C3" w:rsidRPr="002C3D36" w:rsidRDefault="00B304C3" w:rsidP="00B304C3">
            <w:pPr>
              <w:pStyle w:val="B4"/>
            </w:pPr>
            <w:r w:rsidRPr="002C3D36">
              <w:t>4&gt;</w:t>
            </w:r>
            <w:r w:rsidRPr="002C3D36">
              <w:tab/>
              <w:t xml:space="preserve">include a measurement reporting entry within the </w:t>
            </w:r>
            <w:proofErr w:type="spellStart"/>
            <w:r w:rsidRPr="002C3D36">
              <w:rPr>
                <w:i/>
              </w:rPr>
              <w:t>VarMeasReportList</w:t>
            </w:r>
            <w:proofErr w:type="spellEnd"/>
            <w:r w:rsidRPr="002C3D36">
              <w:t xml:space="preserve"> for this </w:t>
            </w:r>
            <w:proofErr w:type="spellStart"/>
            <w:r w:rsidRPr="002C3D36">
              <w:rPr>
                <w:i/>
              </w:rPr>
              <w:t>measId</w:t>
            </w:r>
            <w:proofErr w:type="spellEnd"/>
            <w:r w:rsidRPr="002C3D36">
              <w:t>;</w:t>
            </w:r>
          </w:p>
          <w:p w14:paraId="37D1F4A7" w14:textId="77777777" w:rsidR="00B304C3" w:rsidRPr="00A95904" w:rsidRDefault="00B304C3" w:rsidP="00B304C3">
            <w:pPr>
              <w:pStyle w:val="B3"/>
            </w:pPr>
            <w:r w:rsidRPr="00A95904">
              <w:t>3&gt;</w:t>
            </w:r>
            <w:r w:rsidRPr="00A95904">
              <w:tab/>
              <w:t xml:space="preserve">If the number of cell(s) in the </w:t>
            </w:r>
            <w:proofErr w:type="spellStart"/>
            <w:r w:rsidRPr="00A95904">
              <w:rPr>
                <w:i/>
              </w:rPr>
              <w:t>cellsTriggeredList</w:t>
            </w:r>
            <w:proofErr w:type="spellEnd"/>
            <w:r w:rsidRPr="00A95904">
              <w:t xml:space="preserve"> is larger than or equal to </w:t>
            </w:r>
            <w:proofErr w:type="spellStart"/>
            <w:r w:rsidRPr="00A95904">
              <w:rPr>
                <w:i/>
              </w:rPr>
              <w:t>numberOfTriggeringCells</w:t>
            </w:r>
            <w:proofErr w:type="spellEnd"/>
            <w:r w:rsidRPr="00A95904">
              <w:t>:</w:t>
            </w:r>
          </w:p>
          <w:p w14:paraId="0CA375E6" w14:textId="77777777" w:rsidR="00B304C3" w:rsidRPr="009840F3" w:rsidRDefault="00B304C3" w:rsidP="00B304C3">
            <w:pPr>
              <w:pStyle w:val="B4"/>
              <w:rPr>
                <w:highlight w:val="yellow"/>
              </w:rPr>
            </w:pPr>
            <w:r w:rsidRPr="009840F3">
              <w:rPr>
                <w:highlight w:val="yellow"/>
              </w:rPr>
              <w:t>4&gt;</w:t>
            </w:r>
            <w:r w:rsidRPr="009840F3">
              <w:rPr>
                <w:highlight w:val="yellow"/>
              </w:rPr>
              <w:tab/>
              <w:t xml:space="preserve">include the concerned cell(s) in the </w:t>
            </w:r>
            <w:proofErr w:type="spellStart"/>
            <w:r w:rsidRPr="009840F3">
              <w:rPr>
                <w:i/>
                <w:highlight w:val="yellow"/>
              </w:rPr>
              <w:t>cellsTriggeredList</w:t>
            </w:r>
            <w:proofErr w:type="spellEnd"/>
            <w:r w:rsidRPr="009840F3">
              <w:rPr>
                <w:highlight w:val="yellow"/>
              </w:rPr>
              <w:t xml:space="preserve"> defined within the </w:t>
            </w:r>
            <w:proofErr w:type="spellStart"/>
            <w:r w:rsidRPr="009840F3">
              <w:rPr>
                <w:i/>
                <w:highlight w:val="yellow"/>
              </w:rPr>
              <w:t>VarMeasReportList</w:t>
            </w:r>
            <w:proofErr w:type="spellEnd"/>
            <w:r w:rsidRPr="009840F3">
              <w:rPr>
                <w:highlight w:val="yellow"/>
              </w:rPr>
              <w:t xml:space="preserve"> for this </w:t>
            </w:r>
            <w:proofErr w:type="spellStart"/>
            <w:r w:rsidRPr="009840F3">
              <w:rPr>
                <w:i/>
                <w:highlight w:val="yellow"/>
              </w:rPr>
              <w:t>measId</w:t>
            </w:r>
            <w:proofErr w:type="spellEnd"/>
            <w:r w:rsidRPr="009840F3">
              <w:rPr>
                <w:highlight w:val="yellow"/>
              </w:rPr>
              <w:t>;</w:t>
            </w:r>
          </w:p>
          <w:p w14:paraId="75EEBA1D" w14:textId="77777777" w:rsidR="00B304C3" w:rsidRPr="00A95904" w:rsidRDefault="00B304C3" w:rsidP="00B304C3">
            <w:pPr>
              <w:pStyle w:val="B3"/>
            </w:pPr>
            <w:r w:rsidRPr="00A95904">
              <w:t>3&gt;</w:t>
            </w:r>
            <w:r w:rsidRPr="00A95904">
              <w:tab/>
              <w:t>else:</w:t>
            </w:r>
          </w:p>
          <w:p w14:paraId="6266E843" w14:textId="77777777" w:rsidR="00B304C3" w:rsidRPr="009840F3" w:rsidRDefault="00B304C3" w:rsidP="00B304C3">
            <w:pPr>
              <w:pStyle w:val="B4"/>
              <w:rPr>
                <w:highlight w:val="yellow"/>
              </w:rPr>
            </w:pPr>
            <w:r w:rsidRPr="009840F3">
              <w:rPr>
                <w:highlight w:val="yellow"/>
              </w:rPr>
              <w:t>4&gt;</w:t>
            </w:r>
            <w:r w:rsidRPr="009840F3">
              <w:rPr>
                <w:highlight w:val="yellow"/>
              </w:rPr>
              <w:tab/>
              <w:t xml:space="preserve">include the concerned cell(s) in the </w:t>
            </w:r>
            <w:proofErr w:type="spellStart"/>
            <w:r w:rsidRPr="009840F3">
              <w:rPr>
                <w:i/>
                <w:highlight w:val="yellow"/>
              </w:rPr>
              <w:t>cellsTriggeredList</w:t>
            </w:r>
            <w:proofErr w:type="spellEnd"/>
            <w:r w:rsidRPr="009840F3">
              <w:rPr>
                <w:highlight w:val="yellow"/>
              </w:rPr>
              <w:t xml:space="preserve"> defined within the </w:t>
            </w:r>
            <w:proofErr w:type="spellStart"/>
            <w:r w:rsidRPr="009840F3">
              <w:rPr>
                <w:i/>
                <w:highlight w:val="yellow"/>
              </w:rPr>
              <w:t>VarMeasReportList</w:t>
            </w:r>
            <w:proofErr w:type="spellEnd"/>
            <w:r w:rsidRPr="009840F3">
              <w:rPr>
                <w:highlight w:val="yellow"/>
              </w:rPr>
              <w:t xml:space="preserve"> for this </w:t>
            </w:r>
            <w:proofErr w:type="spellStart"/>
            <w:r w:rsidRPr="009840F3">
              <w:rPr>
                <w:i/>
                <w:highlight w:val="yellow"/>
              </w:rPr>
              <w:t>measId</w:t>
            </w:r>
            <w:proofErr w:type="spellEnd"/>
            <w:r w:rsidRPr="009840F3">
              <w:rPr>
                <w:highlight w:val="yellow"/>
              </w:rPr>
              <w:t>;</w:t>
            </w:r>
          </w:p>
          <w:p w14:paraId="20E94AC0" w14:textId="77777777" w:rsidR="00B304C3" w:rsidRPr="00A95904" w:rsidRDefault="00B304C3" w:rsidP="00B304C3">
            <w:pPr>
              <w:pStyle w:val="B4"/>
            </w:pPr>
            <w:r w:rsidRPr="00A95904">
              <w:rPr>
                <w:highlight w:val="green"/>
              </w:rPr>
              <w:t>4&gt;</w:t>
            </w:r>
            <w:r w:rsidRPr="00A95904">
              <w:rPr>
                <w:highlight w:val="green"/>
              </w:rPr>
              <w:tab/>
              <w:t xml:space="preserve">If the number of cell(s) in the </w:t>
            </w:r>
            <w:proofErr w:type="spellStart"/>
            <w:r w:rsidRPr="00A95904">
              <w:rPr>
                <w:i/>
                <w:highlight w:val="green"/>
              </w:rPr>
              <w:t>cellsTriggeredList</w:t>
            </w:r>
            <w:proofErr w:type="spellEnd"/>
            <w:r w:rsidRPr="00A95904">
              <w:rPr>
                <w:highlight w:val="green"/>
              </w:rPr>
              <w:t xml:space="preserve"> is larger than or equal to </w:t>
            </w:r>
            <w:proofErr w:type="spellStart"/>
            <w:r w:rsidRPr="00A95904">
              <w:rPr>
                <w:i/>
                <w:highlight w:val="green"/>
              </w:rPr>
              <w:t>numberOfTriggeringCells</w:t>
            </w:r>
            <w:proofErr w:type="spellEnd"/>
            <w:r w:rsidRPr="00A95904">
              <w:rPr>
                <w:highlight w:val="green"/>
              </w:rPr>
              <w:t>:</w:t>
            </w:r>
          </w:p>
          <w:p w14:paraId="30E57D9E" w14:textId="77777777" w:rsidR="00B304C3" w:rsidRPr="009840F3" w:rsidRDefault="00B304C3" w:rsidP="00B304C3">
            <w:pPr>
              <w:pStyle w:val="B5"/>
              <w:rPr>
                <w:highlight w:val="cyan"/>
              </w:rPr>
            </w:pPr>
            <w:r w:rsidRPr="009840F3">
              <w:rPr>
                <w:highlight w:val="cyan"/>
              </w:rPr>
              <w:t>5&gt;</w:t>
            </w:r>
            <w:r w:rsidRPr="009840F3">
              <w:rPr>
                <w:highlight w:val="cyan"/>
              </w:rPr>
              <w:tab/>
              <w:t xml:space="preserve">set the </w:t>
            </w:r>
            <w:proofErr w:type="spellStart"/>
            <w:r w:rsidRPr="009840F3">
              <w:rPr>
                <w:i/>
                <w:highlight w:val="cyan"/>
              </w:rPr>
              <w:t>numberOfReportsSent</w:t>
            </w:r>
            <w:proofErr w:type="spellEnd"/>
            <w:r w:rsidRPr="009840F3">
              <w:rPr>
                <w:highlight w:val="cyan"/>
              </w:rPr>
              <w:t xml:space="preserve"> defined within the </w:t>
            </w:r>
            <w:proofErr w:type="spellStart"/>
            <w:r w:rsidRPr="009840F3">
              <w:rPr>
                <w:i/>
                <w:highlight w:val="cyan"/>
              </w:rPr>
              <w:t>VarMeasReportList</w:t>
            </w:r>
            <w:proofErr w:type="spellEnd"/>
            <w:r w:rsidRPr="009840F3">
              <w:rPr>
                <w:highlight w:val="cyan"/>
              </w:rPr>
              <w:t xml:space="preserve"> for this </w:t>
            </w:r>
            <w:proofErr w:type="spellStart"/>
            <w:r w:rsidRPr="009840F3">
              <w:rPr>
                <w:i/>
                <w:highlight w:val="cyan"/>
              </w:rPr>
              <w:t>measId</w:t>
            </w:r>
            <w:proofErr w:type="spellEnd"/>
            <w:r w:rsidRPr="009840F3">
              <w:rPr>
                <w:highlight w:val="cyan"/>
              </w:rPr>
              <w:t xml:space="preserve"> to 0;</w:t>
            </w:r>
          </w:p>
          <w:p w14:paraId="6F10F661" w14:textId="77777777" w:rsidR="00B304C3" w:rsidRPr="002C3D36" w:rsidRDefault="00B304C3" w:rsidP="00B304C3">
            <w:pPr>
              <w:pStyle w:val="B5"/>
            </w:pPr>
            <w:r w:rsidRPr="009840F3">
              <w:rPr>
                <w:highlight w:val="cyan"/>
              </w:rPr>
              <w:t>5&gt;</w:t>
            </w:r>
            <w:r w:rsidRPr="009840F3">
              <w:rPr>
                <w:highlight w:val="cyan"/>
              </w:rPr>
              <w:tab/>
              <w:t>initiate the measurement reporting procedure, as specified in 5.5.5;</w:t>
            </w:r>
          </w:p>
          <w:bookmarkEnd w:id="1"/>
          <w:p w14:paraId="6965E71D" w14:textId="5147755A" w:rsidR="00B304C3" w:rsidRDefault="00A95904" w:rsidP="009222B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lastRenderedPageBreak/>
              <w:t xml:space="preserve">Regardless of </w:t>
            </w:r>
            <w:r w:rsidR="00B304C3">
              <w:rPr>
                <w:rFonts w:ascii="Arial" w:eastAsia="맑은 고딕" w:hAnsi="Arial" w:cs="Arial"/>
                <w:lang w:eastAsia="ko-KR"/>
              </w:rPr>
              <w:t xml:space="preserve">the number of cells in the </w:t>
            </w:r>
            <w:proofErr w:type="spellStart"/>
            <w:r w:rsidR="00B304C3" w:rsidRPr="00A95904">
              <w:rPr>
                <w:rFonts w:ascii="Arial" w:eastAsia="맑은 고딕" w:hAnsi="Arial" w:cs="Arial"/>
                <w:i/>
                <w:lang w:eastAsia="ko-KR"/>
              </w:rPr>
              <w:t>cellsTriggeredList</w:t>
            </w:r>
            <w:proofErr w:type="spellEnd"/>
            <w:r w:rsidR="00B304C3">
              <w:rPr>
                <w:rFonts w:ascii="Arial" w:eastAsia="맑은 고딕" w:hAnsi="Arial" w:cs="Arial"/>
                <w:lang w:eastAsia="ko-KR"/>
              </w:rPr>
              <w:t xml:space="preserve">, the </w:t>
            </w:r>
            <w:r w:rsidR="00B304C3" w:rsidRPr="00A95904">
              <w:rPr>
                <w:rFonts w:ascii="Arial" w:eastAsia="맑은 고딕" w:hAnsi="Arial" w:cs="Arial"/>
                <w:highlight w:val="cyan"/>
                <w:lang w:eastAsia="ko-KR"/>
              </w:rPr>
              <w:t>cyan part</w:t>
            </w:r>
            <w:r w:rsidR="00B304C3" w:rsidRPr="00B304C3">
              <w:rPr>
                <w:rFonts w:ascii="Arial" w:eastAsia="맑은 고딕" w:hAnsi="Arial" w:cs="Arial"/>
                <w:lang w:eastAsia="ko-KR"/>
              </w:rPr>
              <w:t xml:space="preserve"> is not executed at all in any cases</w:t>
            </w:r>
            <w:r>
              <w:rPr>
                <w:rFonts w:ascii="Arial" w:eastAsia="맑은 고딕" w:hAnsi="Arial" w:cs="Arial"/>
                <w:lang w:eastAsia="ko-KR"/>
              </w:rPr>
              <w:t xml:space="preserve"> because of </w:t>
            </w:r>
            <w:r w:rsidRPr="00A95904">
              <w:rPr>
                <w:rFonts w:ascii="Arial" w:eastAsia="맑은 고딕" w:hAnsi="Arial" w:cs="Arial"/>
                <w:highlight w:val="green"/>
                <w:lang w:eastAsia="ko-KR"/>
              </w:rPr>
              <w:t>green part</w:t>
            </w:r>
            <w:r w:rsidR="00B304C3" w:rsidRPr="00B304C3">
              <w:rPr>
                <w:rFonts w:ascii="Arial" w:eastAsia="맑은 고딕" w:hAnsi="Arial" w:cs="Arial"/>
                <w:lang w:eastAsia="ko-KR"/>
              </w:rPr>
              <w:t xml:space="preserve">. Besides, </w:t>
            </w:r>
            <w:r w:rsidR="00B304C3" w:rsidRPr="00A95904">
              <w:rPr>
                <w:rFonts w:ascii="Arial" w:eastAsia="맑은 고딕" w:hAnsi="Arial" w:cs="Arial"/>
                <w:highlight w:val="yellow"/>
                <w:lang w:eastAsia="ko-KR"/>
              </w:rPr>
              <w:t>yellow part</w:t>
            </w:r>
            <w:r w:rsidR="00B304C3" w:rsidRPr="00B304C3">
              <w:rPr>
                <w:rFonts w:ascii="Arial" w:eastAsia="맑은 고딕" w:hAnsi="Arial" w:cs="Arial"/>
                <w:lang w:eastAsia="ko-KR"/>
              </w:rPr>
              <w:t xml:space="preserve"> is executed </w:t>
            </w:r>
            <w:proofErr w:type="spellStart"/>
            <w:r w:rsidR="00B304C3" w:rsidRPr="00B304C3">
              <w:rPr>
                <w:rFonts w:ascii="Arial" w:eastAsia="맑은 고딕" w:hAnsi="Arial" w:cs="Arial"/>
                <w:lang w:eastAsia="ko-KR"/>
              </w:rPr>
              <w:t>same</w:t>
            </w:r>
            <w:r>
              <w:rPr>
                <w:rFonts w:ascii="Arial" w:eastAsia="맑은 고딕" w:hAnsi="Arial" w:cs="Arial"/>
                <w:lang w:eastAsia="ko-KR"/>
              </w:rPr>
              <w:t>ly</w:t>
            </w:r>
            <w:proofErr w:type="spellEnd"/>
            <w:r w:rsidR="00B304C3" w:rsidRPr="00B304C3">
              <w:rPr>
                <w:rFonts w:ascii="Arial" w:eastAsia="맑은 고딕" w:hAnsi="Arial" w:cs="Arial"/>
                <w:lang w:eastAsia="ko-KR"/>
              </w:rPr>
              <w:t xml:space="preserve"> regardless of if-, else- condition.</w:t>
            </w:r>
          </w:p>
          <w:p w14:paraId="76E9FE3C" w14:textId="77777777" w:rsidR="00A95904" w:rsidRDefault="00A95904" w:rsidP="009222B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B8005C" w14:textId="5EF7913D" w:rsidR="00A95904" w:rsidRPr="00B304C3" w:rsidRDefault="00A95904" w:rsidP="009222B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A95904">
              <w:rPr>
                <w:rFonts w:ascii="Arial" w:eastAsia="맑은 고딕" w:hAnsi="Arial" w:cs="Arial"/>
                <w:lang w:eastAsia="ko-KR"/>
              </w:rPr>
              <w:t xml:space="preserve">This </w:t>
            </w:r>
            <w:r>
              <w:rPr>
                <w:rFonts w:ascii="Arial" w:eastAsia="맑은 고딕" w:hAnsi="Arial" w:cs="Arial"/>
                <w:lang w:eastAsia="ko-KR"/>
              </w:rPr>
              <w:t>procedural part is</w:t>
            </w:r>
            <w:r w:rsidRPr="00A95904">
              <w:rPr>
                <w:rFonts w:ascii="Arial" w:eastAsia="맑은 고딕" w:hAnsi="Arial" w:cs="Arial"/>
                <w:lang w:eastAsia="ko-KR"/>
              </w:rPr>
              <w:t xml:space="preserve"> for aerial UE</w:t>
            </w:r>
            <w:r>
              <w:rPr>
                <w:rFonts w:ascii="Arial" w:eastAsia="맑은 고딕" w:hAnsi="Arial" w:cs="Arial"/>
                <w:lang w:eastAsia="ko-KR"/>
              </w:rPr>
              <w:t xml:space="preserve"> such that </w:t>
            </w:r>
            <w:r w:rsidR="00113515">
              <w:rPr>
                <w:rFonts w:ascii="Arial" w:eastAsia="맑은 고딕" w:hAnsi="Arial" w:cs="Arial"/>
                <w:lang w:eastAsia="ko-KR"/>
              </w:rPr>
              <w:t xml:space="preserve">having </w:t>
            </w:r>
            <w:r w:rsidRPr="00A95904">
              <w:rPr>
                <w:rFonts w:ascii="Arial" w:eastAsia="맑은 고딕" w:hAnsi="Arial" w:cs="Arial"/>
                <w:lang w:eastAsia="ko-KR"/>
              </w:rPr>
              <w:t xml:space="preserve">more </w:t>
            </w:r>
            <w:r>
              <w:rPr>
                <w:rFonts w:ascii="Arial" w:eastAsia="맑은 고딕" w:hAnsi="Arial" w:cs="Arial"/>
                <w:lang w:eastAsia="ko-KR"/>
              </w:rPr>
              <w:t xml:space="preserve">cells </w:t>
            </w:r>
            <w:r w:rsidRPr="00A95904">
              <w:rPr>
                <w:rFonts w:ascii="Arial" w:eastAsia="맑은 고딕" w:hAnsi="Arial" w:cs="Arial"/>
                <w:lang w:eastAsia="ko-KR"/>
              </w:rPr>
              <w:t xml:space="preserve">than the configured </w:t>
            </w:r>
            <w:r>
              <w:rPr>
                <w:rFonts w:ascii="Arial" w:eastAsia="맑은 고딕" w:hAnsi="Arial" w:cs="Arial"/>
                <w:lang w:eastAsia="ko-KR"/>
              </w:rPr>
              <w:t xml:space="preserve">number </w:t>
            </w:r>
            <w:r w:rsidRPr="00A95904">
              <w:rPr>
                <w:rFonts w:ascii="Arial" w:eastAsia="맑은 고딕" w:hAnsi="Arial" w:cs="Arial"/>
                <w:lang w:eastAsia="ko-KR"/>
              </w:rPr>
              <w:t xml:space="preserve">fulfilling the event can only trigger the measurement report. </w:t>
            </w:r>
            <w:r>
              <w:rPr>
                <w:rFonts w:ascii="Arial" w:eastAsia="맑은 고딕" w:hAnsi="Arial" w:cs="Arial"/>
                <w:lang w:eastAsia="ko-KR"/>
              </w:rPr>
              <w:t>Therefore,</w:t>
            </w:r>
            <w:r w:rsidRPr="00A95904">
              <w:rPr>
                <w:rFonts w:ascii="Arial" w:eastAsia="맑은 고딕" w:hAnsi="Arial" w:cs="Arial"/>
                <w:lang w:eastAsia="ko-KR"/>
              </w:rPr>
              <w:t xml:space="preserve"> if the </w:t>
            </w:r>
            <w:r>
              <w:rPr>
                <w:rFonts w:ascii="Arial" w:eastAsia="맑은 고딕" w:hAnsi="Arial" w:cs="Arial"/>
                <w:lang w:eastAsia="ko-KR"/>
              </w:rPr>
              <w:t xml:space="preserve">number of </w:t>
            </w:r>
            <w:r w:rsidRPr="00A95904">
              <w:rPr>
                <w:rFonts w:ascii="Arial" w:eastAsia="맑은 고딕" w:hAnsi="Arial" w:cs="Arial"/>
                <w:lang w:eastAsia="ko-KR"/>
              </w:rPr>
              <w:t>cells</w:t>
            </w:r>
            <w:r>
              <w:rPr>
                <w:rFonts w:ascii="Arial" w:eastAsia="맑은 고딕" w:hAnsi="Arial" w:cs="Arial"/>
                <w:lang w:eastAsia="ko-KR"/>
              </w:rPr>
              <w:t xml:space="preserve"> </w:t>
            </w:r>
            <w:r w:rsidRPr="00A95904">
              <w:rPr>
                <w:rFonts w:ascii="Arial" w:eastAsia="맑은 고딕" w:hAnsi="Arial" w:cs="Arial"/>
                <w:lang w:eastAsia="ko-KR"/>
              </w:rPr>
              <w:t>Triggered is less than this configured value, MR is not triggered.</w:t>
            </w:r>
          </w:p>
          <w:p w14:paraId="3202849F" w14:textId="7F85B42B" w:rsidR="00B304C3" w:rsidRPr="00B304C3" w:rsidRDefault="00B304C3" w:rsidP="009222B7">
            <w:pPr>
              <w:spacing w:after="0"/>
              <w:rPr>
                <w:rFonts w:ascii="Arial" w:eastAsia="맑은 고딕" w:hAnsi="Arial" w:cs="Arial"/>
                <w:i/>
                <w:lang w:eastAsia="ko-KR"/>
              </w:rPr>
            </w:pPr>
          </w:p>
        </w:tc>
      </w:tr>
      <w:tr w:rsidR="00C77C98" w:rsidRPr="0028665D" w14:paraId="602D276D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D49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2A1F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59514EE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E5A23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D8EB8" w14:textId="77777777" w:rsidR="00F660A5" w:rsidRDefault="00F660A5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Change the “</w:t>
            </w:r>
            <w:proofErr w:type="spellStart"/>
            <w:r>
              <w:rPr>
                <w:rFonts w:ascii="Arial" w:eastAsia="맑은 고딕" w:hAnsi="Arial" w:cs="Arial"/>
                <w:lang w:eastAsia="ko-KR"/>
              </w:rPr>
              <w:t>larget</w:t>
            </w:r>
            <w:proofErr w:type="spellEnd"/>
            <w:r>
              <w:rPr>
                <w:rFonts w:ascii="Arial" w:eastAsia="맑은 고딕" w:hAnsi="Arial" w:cs="Arial"/>
                <w:lang w:eastAsia="ko-KR"/>
              </w:rPr>
              <w:t xml:space="preserve"> than or equal to” into “smaller than” in the first comparison condition. </w:t>
            </w:r>
          </w:p>
          <w:p w14:paraId="5394973F" w14:textId="7148F1B0" w:rsidR="00C77C98" w:rsidRDefault="00F660A5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Remove the green part so that only </w:t>
            </w:r>
            <w:r w:rsidR="00D06007">
              <w:rPr>
                <w:rFonts w:ascii="Arial" w:eastAsia="맑은 고딕" w:hAnsi="Arial" w:cs="Arial"/>
                <w:lang w:eastAsia="ko-KR"/>
              </w:rPr>
              <w:t xml:space="preserve">larger or equal </w:t>
            </w:r>
            <w:r>
              <w:rPr>
                <w:rFonts w:ascii="Arial" w:eastAsia="맑은 고딕" w:hAnsi="Arial" w:cs="Arial"/>
                <w:lang w:eastAsia="ko-KR"/>
              </w:rPr>
              <w:t>number of cells can trigger MR.</w:t>
            </w:r>
          </w:p>
          <w:p w14:paraId="7D52A2DD" w14:textId="77777777" w:rsidR="00F660A5" w:rsidRPr="00F660A5" w:rsidRDefault="00F660A5" w:rsidP="0006623B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67B3EF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</w:rPr>
            </w:pPr>
            <w:r w:rsidRPr="0028665D">
              <w:rPr>
                <w:rFonts w:ascii="Arial" w:eastAsia="맑은 고딕" w:hAnsi="Arial"/>
                <w:b/>
              </w:rPr>
              <w:t>Impact analysis</w:t>
            </w:r>
          </w:p>
          <w:p w14:paraId="412BD6A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Impacted functionality:</w:t>
            </w:r>
          </w:p>
          <w:p w14:paraId="53D1DC90" w14:textId="29EFC17B" w:rsidR="00C77C98" w:rsidRDefault="00F660A5" w:rsidP="0006623B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 w:hint="eastAsia"/>
                <w:lang w:eastAsia="ko-KR"/>
              </w:rPr>
              <w:t xml:space="preserve">Measurement report for the </w:t>
            </w:r>
            <w:r>
              <w:rPr>
                <w:rFonts w:ascii="Arial" w:eastAsia="맑은 고딕" w:hAnsi="Arial"/>
                <w:lang w:eastAsia="ko-KR"/>
              </w:rPr>
              <w:t xml:space="preserve">specific </w:t>
            </w:r>
            <w:r>
              <w:rPr>
                <w:rFonts w:ascii="Arial" w:eastAsia="맑은 고딕" w:hAnsi="Arial" w:hint="eastAsia"/>
                <w:lang w:eastAsia="ko-KR"/>
              </w:rPr>
              <w:t>UAV event</w:t>
            </w:r>
            <w:r>
              <w:rPr>
                <w:rFonts w:ascii="Arial" w:eastAsia="맑은 고딕" w:hAnsi="Arial"/>
                <w:lang w:eastAsia="ko-KR"/>
              </w:rPr>
              <w:t xml:space="preserve"> counting the number of the triggered cells.</w:t>
            </w:r>
          </w:p>
          <w:p w14:paraId="48DE2958" w14:textId="77777777" w:rsidR="00F660A5" w:rsidRPr="0028665D" w:rsidRDefault="00F660A5" w:rsidP="0006623B">
            <w:pPr>
              <w:spacing w:after="0"/>
              <w:rPr>
                <w:rFonts w:ascii="Arial" w:eastAsia="맑은 고딕" w:hAnsi="Arial"/>
              </w:rPr>
            </w:pPr>
          </w:p>
          <w:p w14:paraId="350774E7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u w:val="single"/>
              </w:rPr>
            </w:pPr>
            <w:r w:rsidRPr="0028665D">
              <w:rPr>
                <w:rFonts w:ascii="Arial" w:eastAsia="맑은 고딕" w:hAnsi="Arial"/>
                <w:u w:val="single"/>
              </w:rPr>
              <w:t>Inter-operability:</w:t>
            </w:r>
          </w:p>
          <w:p w14:paraId="7A1C8DA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</w:rPr>
            </w:pPr>
            <w:r w:rsidRPr="0028665D">
              <w:rPr>
                <w:rFonts w:ascii="Arial" w:eastAsia="맑은 고딕" w:hAnsi="Arial"/>
              </w:rPr>
              <w:t>If only the network is implemented according to the CR, interoperability problems are not foreseen.</w:t>
            </w:r>
          </w:p>
          <w:p w14:paraId="3473CB76" w14:textId="77777777" w:rsidR="00C77C98" w:rsidRPr="0028665D" w:rsidRDefault="00C77C98" w:rsidP="0006623B">
            <w:pPr>
              <w:spacing w:after="0"/>
              <w:rPr>
                <w:rFonts w:ascii="Arial" w:eastAsia="MS Mincho" w:hAnsi="Arial"/>
              </w:rPr>
            </w:pPr>
            <w:r w:rsidRPr="0028665D">
              <w:rPr>
                <w:rFonts w:ascii="Arial" w:eastAsia="맑은 고딕" w:hAnsi="Arial"/>
              </w:rPr>
              <w:t>If only the UE is implemented according to the CR, interoperability problems are not foreseen.</w:t>
            </w:r>
          </w:p>
        </w:tc>
      </w:tr>
      <w:tr w:rsidR="00C77C98" w:rsidRPr="0028665D" w14:paraId="67961D99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B003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307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13D727C1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A6FE5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5A98" w14:textId="2EC76FF6" w:rsidR="00C77C98" w:rsidRPr="0028665D" w:rsidRDefault="00D06007" w:rsidP="009A61FB">
            <w:pPr>
              <w:spacing w:after="0"/>
              <w:rPr>
                <w:rFonts w:ascii="Arial" w:eastAsia="맑은 고딕" w:hAnsi="Arial"/>
                <w:lang w:eastAsia="ko-KR"/>
              </w:rPr>
            </w:pPr>
            <w:r>
              <w:rPr>
                <w:rFonts w:ascii="Arial" w:eastAsia="맑은 고딕" w:hAnsi="Arial"/>
                <w:lang w:eastAsia="ko-KR"/>
              </w:rPr>
              <w:t xml:space="preserve">Measurement reporting is not triggered even when the configured events are fulfilled. </w:t>
            </w:r>
          </w:p>
        </w:tc>
      </w:tr>
      <w:tr w:rsidR="00C77C98" w:rsidRPr="0028665D" w14:paraId="29557DB2" w14:textId="77777777" w:rsidTr="0006623B">
        <w:tc>
          <w:tcPr>
            <w:tcW w:w="2694" w:type="dxa"/>
            <w:gridSpan w:val="2"/>
          </w:tcPr>
          <w:p w14:paraId="401CC2D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CC1D9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45477B6F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3E3AA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1CDF8" w14:textId="4B4837A8" w:rsidR="00C77C98" w:rsidRPr="0028665D" w:rsidRDefault="00D06007" w:rsidP="0006623B">
            <w:pPr>
              <w:spacing w:after="0"/>
              <w:rPr>
                <w:rFonts w:ascii="Arial" w:eastAsia="맑은 고딕" w:hAnsi="Arial"/>
                <w:noProof/>
              </w:rPr>
            </w:pPr>
            <w:r>
              <w:rPr>
                <w:rFonts w:ascii="Arial" w:eastAsia="맑은 고딕" w:hAnsi="Arial"/>
                <w:noProof/>
                <w:lang w:eastAsia="zh-CN"/>
              </w:rPr>
              <w:t>5.5.4.1</w:t>
            </w:r>
          </w:p>
        </w:tc>
      </w:tr>
      <w:tr w:rsidR="00C77C98" w:rsidRPr="0028665D" w14:paraId="75342036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73115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D1B6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67C0D554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A370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E836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F4871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  <w:r w:rsidRPr="0028665D">
              <w:rPr>
                <w:rFonts w:ascii="Arial" w:eastAsia="맑은 고딕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AF562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4A4BE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06A939C8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4DC3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2EFA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168C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D1B7B9" w14:textId="77777777" w:rsidR="00C77C98" w:rsidRPr="0028665D" w:rsidRDefault="00C77C98" w:rsidP="0006623B">
            <w:pPr>
              <w:tabs>
                <w:tab w:val="right" w:pos="2893"/>
              </w:tabs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Other core specifications</w:t>
            </w:r>
            <w:r w:rsidRPr="0028665D">
              <w:rPr>
                <w:rFonts w:ascii="Arial" w:eastAsia="맑은 고딕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21D41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0C1863EF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A681A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87B00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3626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52D42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09246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63AC3ECA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7130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8FC1B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C5E17" w14:textId="77777777" w:rsidR="00C77C98" w:rsidRPr="0028665D" w:rsidRDefault="00C77C98" w:rsidP="0006623B">
            <w:pPr>
              <w:spacing w:after="0"/>
              <w:jc w:val="center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 w:rsidRPr="0028665D"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F7280BB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160D3" w14:textId="77777777" w:rsidR="00C77C98" w:rsidRPr="0028665D" w:rsidRDefault="00C77C98" w:rsidP="0006623B">
            <w:pPr>
              <w:spacing w:after="0"/>
              <w:ind w:left="99"/>
              <w:rPr>
                <w:rFonts w:ascii="Arial" w:eastAsia="맑은 고딕" w:hAnsi="Arial"/>
                <w:noProof/>
              </w:rPr>
            </w:pPr>
            <w:r w:rsidRPr="0028665D">
              <w:rPr>
                <w:rFonts w:ascii="Arial" w:eastAsia="맑은 고딕" w:hAnsi="Arial"/>
                <w:noProof/>
              </w:rPr>
              <w:t xml:space="preserve">TS/TR ... CR ... </w:t>
            </w:r>
          </w:p>
        </w:tc>
      </w:tr>
      <w:tr w:rsidR="00C77C98" w:rsidRPr="0028665D" w14:paraId="5A47F083" w14:textId="77777777" w:rsidTr="000662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1B7CD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52D4F" w14:textId="77777777" w:rsidR="00C77C98" w:rsidRPr="0028665D" w:rsidRDefault="00C77C98" w:rsidP="0006623B">
            <w:pPr>
              <w:spacing w:after="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68369792" w14:textId="77777777" w:rsidTr="000662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2B001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6C4BE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  <w:tr w:rsidR="00C77C98" w:rsidRPr="0028665D" w14:paraId="5C3B6322" w14:textId="77777777" w:rsidTr="000662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1A11F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6ED702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  <w:sz w:val="8"/>
                <w:szCs w:val="8"/>
              </w:rPr>
            </w:pPr>
          </w:p>
        </w:tc>
      </w:tr>
      <w:tr w:rsidR="00C77C98" w:rsidRPr="0028665D" w14:paraId="0A9E265A" w14:textId="77777777" w:rsidTr="000662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EF68" w14:textId="77777777" w:rsidR="00C77C98" w:rsidRPr="0028665D" w:rsidRDefault="00C77C98" w:rsidP="0006623B">
            <w:pPr>
              <w:tabs>
                <w:tab w:val="right" w:pos="2184"/>
              </w:tabs>
              <w:spacing w:after="0"/>
              <w:rPr>
                <w:rFonts w:ascii="Arial" w:eastAsia="맑은 고딕" w:hAnsi="Arial"/>
                <w:b/>
                <w:i/>
                <w:noProof/>
              </w:rPr>
            </w:pPr>
            <w:r w:rsidRPr="0028665D">
              <w:rPr>
                <w:rFonts w:ascii="Arial" w:eastAsia="맑은 고딕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63BD" w14:textId="77777777" w:rsidR="00C77C98" w:rsidRPr="0028665D" w:rsidRDefault="00C77C98" w:rsidP="0006623B">
            <w:pPr>
              <w:spacing w:after="0"/>
              <w:ind w:left="100"/>
              <w:rPr>
                <w:rFonts w:ascii="Arial" w:eastAsia="맑은 고딕" w:hAnsi="Arial"/>
                <w:noProof/>
              </w:rPr>
            </w:pPr>
          </w:p>
        </w:tc>
      </w:tr>
    </w:tbl>
    <w:p w14:paraId="7031F241" w14:textId="77777777" w:rsidR="00C77C98" w:rsidRDefault="00C77C98" w:rsidP="00C77C98">
      <w:pPr>
        <w:pStyle w:val="4"/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1CBC1C3" w14:textId="77777777" w:rsidR="00F660A5" w:rsidRPr="00FE2BA2" w:rsidRDefault="00F660A5" w:rsidP="00F660A5">
      <w:pPr>
        <w:pStyle w:val="4"/>
      </w:pPr>
      <w:bookmarkStart w:id="2" w:name="_Toc20486940"/>
      <w:bookmarkStart w:id="3" w:name="_Toc29342232"/>
      <w:bookmarkStart w:id="4" w:name="_Toc29343371"/>
      <w:bookmarkStart w:id="5" w:name="_Toc36566623"/>
      <w:bookmarkStart w:id="6" w:name="_Toc36810037"/>
      <w:bookmarkStart w:id="7" w:name="_Toc36846401"/>
      <w:bookmarkStart w:id="8" w:name="_Toc36939054"/>
      <w:bookmarkStart w:id="9" w:name="_Toc37082034"/>
      <w:bookmarkStart w:id="10" w:name="_Toc46480661"/>
      <w:bookmarkStart w:id="11" w:name="_Toc46481895"/>
      <w:bookmarkStart w:id="12" w:name="_Toc46483129"/>
      <w:bookmarkStart w:id="13" w:name="_Toc83790426"/>
      <w:bookmarkStart w:id="14" w:name="_Toc12632593"/>
      <w:bookmarkStart w:id="15" w:name="_Toc29305287"/>
      <w:bookmarkStart w:id="16" w:name="_Toc37338092"/>
      <w:bookmarkStart w:id="17" w:name="_Toc46488933"/>
      <w:bookmarkStart w:id="18" w:name="_Toc52567286"/>
      <w:r w:rsidRPr="00FE2BA2">
        <w:t>5.5.4.1</w:t>
      </w:r>
      <w:r w:rsidRPr="00FE2BA2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D4FF21" w14:textId="77777777" w:rsidR="00F660A5" w:rsidRPr="00FE2BA2" w:rsidRDefault="00F660A5" w:rsidP="00F660A5">
      <w:r w:rsidRPr="00FE2BA2">
        <w:t>If security has been activated successfully, the UE shall:</w:t>
      </w:r>
    </w:p>
    <w:p w14:paraId="064C4BB1" w14:textId="77777777" w:rsidR="00F660A5" w:rsidRPr="00FE2BA2" w:rsidRDefault="00F660A5" w:rsidP="00F660A5">
      <w:pPr>
        <w:pStyle w:val="B1"/>
        <w:rPr>
          <w:noProof/>
        </w:rPr>
      </w:pPr>
      <w:r w:rsidRPr="00FE2BA2">
        <w:t>1&gt;</w:t>
      </w:r>
      <w:r w:rsidRPr="00FE2BA2">
        <w:tab/>
        <w:t xml:space="preserve">for each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included in the </w:t>
      </w:r>
      <w:proofErr w:type="spellStart"/>
      <w:r w:rsidRPr="00FE2BA2">
        <w:rPr>
          <w:i/>
        </w:rPr>
        <w:t>measIdList</w:t>
      </w:r>
      <w:proofErr w:type="spellEnd"/>
      <w:r w:rsidRPr="00FE2BA2">
        <w:t xml:space="preserve"> within </w:t>
      </w:r>
      <w:r w:rsidRPr="00FE2BA2">
        <w:rPr>
          <w:i/>
          <w:noProof/>
        </w:rPr>
        <w:t>VarMeasConfig</w:t>
      </w:r>
      <w:r w:rsidRPr="00FE2BA2">
        <w:rPr>
          <w:noProof/>
        </w:rPr>
        <w:t>:</w:t>
      </w:r>
    </w:p>
    <w:p w14:paraId="38008057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a purpose set to </w:t>
      </w:r>
      <w:proofErr w:type="spellStart"/>
      <w:r w:rsidRPr="00FE2BA2">
        <w:rPr>
          <w:i/>
        </w:rPr>
        <w:t>reportStrongestCellsForSON</w:t>
      </w:r>
      <w:proofErr w:type="spellEnd"/>
      <w:r w:rsidRPr="00FE2BA2">
        <w:t>:</w:t>
      </w:r>
    </w:p>
    <w:p w14:paraId="0648556B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consider any neighbouring cell detected on the associated frequency to be applicable;</w:t>
      </w:r>
    </w:p>
    <w:p w14:paraId="20019E53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else 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a purpose set to </w:t>
      </w:r>
      <w:proofErr w:type="spellStart"/>
      <w:r w:rsidRPr="00FE2BA2">
        <w:rPr>
          <w:i/>
        </w:rPr>
        <w:t>reportCGI</w:t>
      </w:r>
      <w:proofErr w:type="spellEnd"/>
      <w:r w:rsidRPr="00FE2BA2">
        <w:t>:</w:t>
      </w:r>
    </w:p>
    <w:p w14:paraId="79238F52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 w:rsidRPr="00FE2BA2">
        <w:rPr>
          <w:i/>
        </w:rPr>
        <w:t>cellForWhichToReportCGI</w:t>
      </w:r>
      <w:proofErr w:type="spellEnd"/>
      <w:r w:rsidRPr="00FE2BA2">
        <w:t xml:space="preserve"> included in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to be applicable;</w:t>
      </w:r>
    </w:p>
    <w:p w14:paraId="643E2D54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>else:</w:t>
      </w:r>
    </w:p>
    <w:p w14:paraId="405DE920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 concerns E-UTRA:</w:t>
      </w:r>
    </w:p>
    <w:p w14:paraId="6DC542E5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if the </w:t>
      </w:r>
      <w:proofErr w:type="spellStart"/>
      <w:r w:rsidRPr="00FE2BA2">
        <w:rPr>
          <w:i/>
        </w:rPr>
        <w:t>ue-RxTxTimeDiffPeriodical</w:t>
      </w:r>
      <w:proofErr w:type="spellEnd"/>
      <w:r w:rsidRPr="00FE2BA2">
        <w:rPr>
          <w:rFonts w:eastAsia="SimSun"/>
          <w:i/>
          <w:lang w:eastAsia="zh-CN"/>
        </w:rPr>
        <w:t xml:space="preserve"> </w:t>
      </w:r>
      <w:r w:rsidRPr="00FE2BA2">
        <w:rPr>
          <w:rFonts w:eastAsia="SimSun"/>
          <w:lang w:eastAsia="zh-CN"/>
        </w:rPr>
        <w:t>is</w:t>
      </w:r>
      <w:r w:rsidRPr="00FE2BA2">
        <w:t xml:space="preserve"> configured in the corresponding </w:t>
      </w:r>
      <w:proofErr w:type="spellStart"/>
      <w:r w:rsidRPr="00FE2BA2">
        <w:rPr>
          <w:rFonts w:eastAsia="PMingLiU"/>
          <w:i/>
        </w:rPr>
        <w:t>r</w:t>
      </w:r>
      <w:r w:rsidRPr="00FE2BA2">
        <w:rPr>
          <w:i/>
        </w:rPr>
        <w:t>eportConfig</w:t>
      </w:r>
      <w:proofErr w:type="spellEnd"/>
      <w:r w:rsidRPr="00FE2BA2">
        <w:t>:</w:t>
      </w:r>
    </w:p>
    <w:p w14:paraId="43A435F7" w14:textId="77777777" w:rsidR="00F660A5" w:rsidRPr="00FE2BA2" w:rsidRDefault="00F660A5" w:rsidP="00F660A5">
      <w:pPr>
        <w:pStyle w:val="B5"/>
        <w:rPr>
          <w:rFonts w:eastAsia="SimSun"/>
          <w:lang w:eastAsia="zh-CN"/>
        </w:rPr>
      </w:pPr>
      <w:r w:rsidRPr="00FE2BA2">
        <w:t>5&gt;</w:t>
      </w:r>
      <w:r w:rsidRPr="00FE2BA2">
        <w:tab/>
        <w:t xml:space="preserve">consider only the </w:t>
      </w:r>
      <w:proofErr w:type="spellStart"/>
      <w:r w:rsidRPr="00FE2BA2">
        <w:t>PCell</w:t>
      </w:r>
      <w:proofErr w:type="spellEnd"/>
      <w:r w:rsidRPr="00FE2BA2">
        <w:t xml:space="preserve"> to be applicable;</w:t>
      </w:r>
    </w:p>
    <w:p w14:paraId="0DB7186E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the </w:t>
      </w:r>
      <w:proofErr w:type="spellStart"/>
      <w:r w:rsidRPr="00FE2BA2">
        <w:rPr>
          <w:i/>
        </w:rPr>
        <w:t>reportSSTD-Meas</w:t>
      </w:r>
      <w:proofErr w:type="spellEnd"/>
      <w:r w:rsidRPr="00FE2BA2">
        <w:t xml:space="preserve"> is set to </w:t>
      </w:r>
      <w:r w:rsidRPr="00FE2BA2">
        <w:rPr>
          <w:i/>
        </w:rPr>
        <w:t>true</w:t>
      </w:r>
      <w:r w:rsidRPr="00FE2BA2">
        <w:t xml:space="preserve"> in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>:</w:t>
      </w:r>
    </w:p>
    <w:p w14:paraId="4430E351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consider the </w:t>
      </w:r>
      <w:proofErr w:type="spellStart"/>
      <w:r w:rsidRPr="00FE2BA2">
        <w:t>PSCell</w:t>
      </w:r>
      <w:proofErr w:type="spellEnd"/>
      <w:r w:rsidRPr="00FE2BA2">
        <w:t xml:space="preserve"> to be applicable;</w:t>
      </w:r>
    </w:p>
    <w:p w14:paraId="228D6C79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the </w:t>
      </w:r>
      <w:r w:rsidRPr="00FE2BA2">
        <w:rPr>
          <w:rFonts w:eastAsia="SimSun"/>
          <w:i/>
          <w:lang w:eastAsia="zh-CN"/>
        </w:rPr>
        <w:t xml:space="preserve">eventA1 </w:t>
      </w:r>
      <w:r w:rsidRPr="00FE2BA2">
        <w:rPr>
          <w:rFonts w:eastAsia="SimSun"/>
          <w:lang w:eastAsia="zh-CN"/>
        </w:rPr>
        <w:t>or</w:t>
      </w:r>
      <w:r w:rsidRPr="00FE2BA2">
        <w:rPr>
          <w:rFonts w:eastAsia="SimSun"/>
          <w:i/>
          <w:lang w:eastAsia="zh-CN"/>
        </w:rPr>
        <w:t xml:space="preserve"> eventA2 </w:t>
      </w:r>
      <w:r w:rsidRPr="00FE2BA2">
        <w:rPr>
          <w:rFonts w:eastAsia="SimSun"/>
          <w:lang w:eastAsia="zh-CN"/>
        </w:rPr>
        <w:t>is</w:t>
      </w:r>
      <w:r w:rsidRPr="00FE2BA2">
        <w:t xml:space="preserve"> configured in the corresponding </w:t>
      </w:r>
      <w:proofErr w:type="spellStart"/>
      <w:r w:rsidRPr="00FE2BA2">
        <w:rPr>
          <w:rFonts w:eastAsia="PMingLiU"/>
          <w:i/>
        </w:rPr>
        <w:t>r</w:t>
      </w:r>
      <w:r w:rsidRPr="00FE2BA2">
        <w:rPr>
          <w:i/>
        </w:rPr>
        <w:t>eportConfig</w:t>
      </w:r>
      <w:proofErr w:type="spellEnd"/>
      <w:r w:rsidRPr="00FE2BA2">
        <w:t>:</w:t>
      </w:r>
    </w:p>
    <w:p w14:paraId="268733D4" w14:textId="77777777" w:rsidR="00F660A5" w:rsidRPr="00FE2BA2" w:rsidRDefault="00F660A5" w:rsidP="00F660A5">
      <w:pPr>
        <w:pStyle w:val="B5"/>
        <w:rPr>
          <w:rFonts w:eastAsia="SimSun"/>
          <w:lang w:eastAsia="zh-CN"/>
        </w:rPr>
      </w:pPr>
      <w:r w:rsidRPr="00FE2BA2">
        <w:t>5&gt;</w:t>
      </w:r>
      <w:r w:rsidRPr="00FE2BA2">
        <w:tab/>
        <w:t>consider only the serving cell to be applicable;</w:t>
      </w:r>
    </w:p>
    <w:p w14:paraId="2BDC05A3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</w:t>
      </w:r>
      <w:r w:rsidRPr="00FE2BA2">
        <w:rPr>
          <w:i/>
        </w:rPr>
        <w:t>eventC1</w:t>
      </w:r>
      <w:r w:rsidRPr="00FE2BA2">
        <w:t xml:space="preserve"> or </w:t>
      </w:r>
      <w:r w:rsidRPr="00FE2BA2">
        <w:rPr>
          <w:i/>
        </w:rPr>
        <w:t>eventC2</w:t>
      </w:r>
      <w:r w:rsidRPr="00FE2BA2">
        <w:t xml:space="preserve"> </w:t>
      </w:r>
      <w:r w:rsidRPr="00FE2BA2">
        <w:rPr>
          <w:rFonts w:eastAsia="SimSun"/>
          <w:lang w:eastAsia="zh-CN"/>
        </w:rPr>
        <w:t>is</w:t>
      </w:r>
      <w:r w:rsidRPr="00FE2BA2">
        <w:t xml:space="preserve"> configured in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; or if </w:t>
      </w:r>
      <w:proofErr w:type="spellStart"/>
      <w:r w:rsidRPr="00FE2BA2">
        <w:rPr>
          <w:i/>
        </w:rPr>
        <w:t>reportStrongestCSI</w:t>
      </w:r>
      <w:proofErr w:type="spellEnd"/>
      <w:r w:rsidRPr="00FE2BA2">
        <w:rPr>
          <w:i/>
        </w:rPr>
        <w:t>-RS</w:t>
      </w:r>
      <w:r w:rsidRPr="00FE2BA2">
        <w:rPr>
          <w:i/>
          <w:lang w:eastAsia="zh-CN"/>
        </w:rPr>
        <w:t>s</w:t>
      </w:r>
      <w:r w:rsidRPr="00FE2BA2">
        <w:rPr>
          <w:i/>
        </w:rPr>
        <w:t xml:space="preserve"> </w:t>
      </w:r>
      <w:r w:rsidRPr="00FE2BA2">
        <w:t xml:space="preserve">is set to </w:t>
      </w:r>
      <w:r w:rsidRPr="00FE2BA2">
        <w:rPr>
          <w:i/>
        </w:rPr>
        <w:t>true</w:t>
      </w:r>
      <w:r w:rsidRPr="00FE2BA2">
        <w:rPr>
          <w:iCs/>
        </w:rPr>
        <w:t xml:space="preserve"> </w:t>
      </w:r>
      <w:r w:rsidRPr="00FE2BA2">
        <w:t xml:space="preserve">in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>:</w:t>
      </w:r>
    </w:p>
    <w:p w14:paraId="32D10BD7" w14:textId="77777777" w:rsidR="00F660A5" w:rsidRPr="00FE2BA2" w:rsidRDefault="00F660A5" w:rsidP="00F660A5">
      <w:pPr>
        <w:pStyle w:val="B5"/>
        <w:rPr>
          <w:lang w:eastAsia="zh-CN"/>
        </w:rPr>
      </w:pPr>
      <w:r w:rsidRPr="00FE2BA2">
        <w:t>5&gt;</w:t>
      </w:r>
      <w:r w:rsidRPr="00FE2BA2">
        <w:tab/>
        <w:t xml:space="preserve">consider a CSI-RS resource on the associated frequency to be applicable when the concerned CSI-RS resource is included in the </w:t>
      </w:r>
      <w:proofErr w:type="spellStart"/>
      <w:r w:rsidRPr="00FE2BA2">
        <w:rPr>
          <w:i/>
        </w:rPr>
        <w:t>measCSI</w:t>
      </w:r>
      <w:proofErr w:type="spellEnd"/>
      <w:r w:rsidRPr="00FE2BA2">
        <w:rPr>
          <w:i/>
        </w:rPr>
        <w:t>-RS-</w:t>
      </w:r>
      <w:proofErr w:type="spellStart"/>
      <w:r w:rsidRPr="00FE2BA2">
        <w:rPr>
          <w:i/>
        </w:rPr>
        <w:t>ToAddModList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18C017D7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</w:t>
      </w:r>
      <w:proofErr w:type="spellStart"/>
      <w:r w:rsidRPr="00FE2BA2">
        <w:rPr>
          <w:i/>
          <w:lang w:eastAsia="zh-CN"/>
        </w:rPr>
        <w:t>m</w:t>
      </w:r>
      <w:r w:rsidRPr="00FE2BA2">
        <w:rPr>
          <w:i/>
        </w:rPr>
        <w:t>easRSSI-ReportConfig</w:t>
      </w:r>
      <w:proofErr w:type="spellEnd"/>
      <w:r w:rsidRPr="00FE2BA2">
        <w:t xml:space="preserve"> </w:t>
      </w:r>
      <w:r w:rsidRPr="00FE2BA2">
        <w:rPr>
          <w:lang w:eastAsia="zh-CN"/>
        </w:rPr>
        <w:t>is</w:t>
      </w:r>
      <w:r w:rsidRPr="00FE2BA2">
        <w:t xml:space="preserve"> configured in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>:</w:t>
      </w:r>
    </w:p>
    <w:p w14:paraId="1C5F59B1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consider </w:t>
      </w:r>
      <w:r w:rsidRPr="00FE2BA2">
        <w:rPr>
          <w:lang w:eastAsia="zh-CN"/>
        </w:rPr>
        <w:t>the</w:t>
      </w:r>
      <w:r w:rsidRPr="00FE2BA2">
        <w:t xml:space="preserve"> resource </w:t>
      </w:r>
      <w:r w:rsidRPr="00FE2BA2">
        <w:rPr>
          <w:lang w:eastAsia="zh-CN"/>
        </w:rPr>
        <w:t>indicated by the</w:t>
      </w:r>
      <w:r w:rsidRPr="00FE2BA2">
        <w:rPr>
          <w:i/>
          <w:lang w:eastAsia="zh-CN"/>
        </w:rPr>
        <w:t xml:space="preserve"> </w:t>
      </w:r>
      <w:proofErr w:type="spellStart"/>
      <w:r w:rsidRPr="00FE2BA2">
        <w:rPr>
          <w:i/>
          <w:lang w:eastAsia="zh-CN"/>
        </w:rPr>
        <w:t>rmtc-Config</w:t>
      </w:r>
      <w:proofErr w:type="spellEnd"/>
      <w:r w:rsidRPr="00FE2BA2">
        <w:rPr>
          <w:i/>
          <w:lang w:eastAsia="zh-CN"/>
        </w:rPr>
        <w:t xml:space="preserve"> </w:t>
      </w:r>
      <w:r w:rsidRPr="00FE2BA2">
        <w:t>on the associated frequency to be applicable;</w:t>
      </w:r>
    </w:p>
    <w:p w14:paraId="110092D3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else:</w:t>
      </w:r>
    </w:p>
    <w:p w14:paraId="5E0D72FB" w14:textId="77777777" w:rsidR="00F660A5" w:rsidRPr="00FE2BA2" w:rsidRDefault="00F660A5" w:rsidP="00F660A5">
      <w:pPr>
        <w:pStyle w:val="B5"/>
      </w:pPr>
      <w:r w:rsidRPr="00FE2BA2">
        <w:lastRenderedPageBreak/>
        <w:t>5&gt;</w:t>
      </w:r>
      <w:r w:rsidRPr="00FE2BA2">
        <w:tab/>
        <w:t xml:space="preserve">if </w:t>
      </w:r>
      <w:proofErr w:type="spellStart"/>
      <w:r w:rsidRPr="00FE2BA2">
        <w:rPr>
          <w:i/>
        </w:rPr>
        <w:t>useWhiteCellList</w:t>
      </w:r>
      <w:proofErr w:type="spellEnd"/>
      <w:r w:rsidRPr="00FE2BA2">
        <w:rPr>
          <w:i/>
        </w:rPr>
        <w:t xml:space="preserve"> </w:t>
      </w:r>
      <w:r w:rsidRPr="00FE2BA2">
        <w:t xml:space="preserve">is set to </w:t>
      </w:r>
      <w:r w:rsidRPr="00FE2BA2">
        <w:rPr>
          <w:i/>
        </w:rPr>
        <w:t>TRUE</w:t>
      </w:r>
      <w:r w:rsidRPr="00FE2BA2">
        <w:t>:</w:t>
      </w:r>
    </w:p>
    <w:p w14:paraId="4500E837" w14:textId="77777777" w:rsidR="00F660A5" w:rsidRPr="00FE2BA2" w:rsidRDefault="00F660A5" w:rsidP="00F660A5">
      <w:pPr>
        <w:pStyle w:val="B6"/>
      </w:pPr>
      <w:r w:rsidRPr="00FE2BA2">
        <w:t>6&gt;</w:t>
      </w:r>
      <w:r w:rsidRPr="00FE2BA2">
        <w:tab/>
        <w:t xml:space="preserve">consider any </w:t>
      </w:r>
      <w:proofErr w:type="spellStart"/>
      <w:r w:rsidRPr="00FE2BA2">
        <w:t>neighbouring</w:t>
      </w:r>
      <w:proofErr w:type="spellEnd"/>
      <w:r w:rsidRPr="00FE2BA2">
        <w:t xml:space="preserve"> cell detected on the associated frequency to be applicable when the concerned cell is included in the </w:t>
      </w:r>
      <w:proofErr w:type="spellStart"/>
      <w:r w:rsidRPr="00FE2BA2">
        <w:rPr>
          <w:i/>
        </w:rPr>
        <w:t>whiteCellsToAddModList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4ED96870" w14:textId="77777777" w:rsidR="00F660A5" w:rsidRPr="00FE2BA2" w:rsidRDefault="00F660A5" w:rsidP="00F660A5">
      <w:pPr>
        <w:pStyle w:val="B5"/>
      </w:pPr>
      <w:r w:rsidRPr="00FE2BA2">
        <w:rPr>
          <w:lang w:eastAsia="ko-KR"/>
        </w:rPr>
        <w:t>5&gt;</w:t>
      </w:r>
      <w:r w:rsidRPr="00FE2BA2">
        <w:rPr>
          <w:lang w:eastAsia="ko-KR"/>
        </w:rPr>
        <w:tab/>
      </w:r>
      <w:r w:rsidRPr="00FE2BA2">
        <w:t>else:</w:t>
      </w:r>
    </w:p>
    <w:p w14:paraId="05885E18" w14:textId="77777777" w:rsidR="00F660A5" w:rsidRPr="00FE2BA2" w:rsidRDefault="00F660A5" w:rsidP="00F660A5">
      <w:pPr>
        <w:pStyle w:val="B6"/>
      </w:pPr>
      <w:r w:rsidRPr="00FE2BA2">
        <w:t>6&gt;</w:t>
      </w:r>
      <w:r w:rsidRPr="00FE2BA2">
        <w:tab/>
        <w:t xml:space="preserve">consider any </w:t>
      </w:r>
      <w:proofErr w:type="spellStart"/>
      <w:r w:rsidRPr="00FE2BA2">
        <w:t>neighbouring</w:t>
      </w:r>
      <w:proofErr w:type="spellEnd"/>
      <w:r w:rsidRPr="00FE2BA2">
        <w:t xml:space="preserve"> cell detected on the associated frequency to be applicable when the concerned cell is not included in the </w:t>
      </w:r>
      <w:proofErr w:type="spellStart"/>
      <w:r w:rsidRPr="00FE2BA2">
        <w:rPr>
          <w:i/>
        </w:rPr>
        <w:t>blackCellsToAddModList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5B8E642E" w14:textId="77777777" w:rsidR="00F660A5" w:rsidRPr="00FE2BA2" w:rsidRDefault="00F660A5" w:rsidP="00F660A5">
      <w:pPr>
        <w:pStyle w:val="B5"/>
        <w:rPr>
          <w:lang w:eastAsia="ko-KR"/>
        </w:rPr>
      </w:pPr>
      <w:r w:rsidRPr="00FE2BA2">
        <w:rPr>
          <w:lang w:eastAsia="ko-KR"/>
        </w:rPr>
        <w:t>5&gt;</w:t>
      </w:r>
      <w:r w:rsidRPr="00FE2BA2"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14:paraId="00A63206" w14:textId="77777777" w:rsidR="00F660A5" w:rsidRPr="00FE2BA2" w:rsidRDefault="00F660A5" w:rsidP="00F660A5">
      <w:pPr>
        <w:pStyle w:val="B4"/>
        <w:rPr>
          <w:lang w:eastAsia="ko-KR"/>
        </w:rPr>
      </w:pPr>
      <w:r w:rsidRPr="00FE2BA2">
        <w:rPr>
          <w:lang w:eastAsia="ko-KR"/>
        </w:rPr>
        <w:t>4&gt;</w:t>
      </w:r>
      <w:r w:rsidRPr="00FE2BA2">
        <w:rPr>
          <w:lang w:eastAsia="ko-KR"/>
        </w:rPr>
        <w:tab/>
        <w:t xml:space="preserve">if the corresponding </w:t>
      </w:r>
      <w:proofErr w:type="spellStart"/>
      <w:r w:rsidRPr="00FE2BA2">
        <w:rPr>
          <w:i/>
          <w:iCs/>
          <w:lang w:eastAsia="ko-KR"/>
        </w:rPr>
        <w:t>reportConfig</w:t>
      </w:r>
      <w:proofErr w:type="spellEnd"/>
      <w:r w:rsidRPr="00FE2BA2">
        <w:rPr>
          <w:lang w:eastAsia="ko-KR"/>
        </w:rPr>
        <w:t xml:space="preserve"> includes </w:t>
      </w:r>
      <w:proofErr w:type="spellStart"/>
      <w:r w:rsidRPr="00FE2BA2">
        <w:rPr>
          <w:i/>
          <w:iCs/>
          <w:lang w:eastAsia="ko-KR"/>
        </w:rPr>
        <w:t>alternativeTimeToTrigger</w:t>
      </w:r>
      <w:proofErr w:type="spellEnd"/>
      <w:r w:rsidRPr="00FE2BA2">
        <w:rPr>
          <w:lang w:eastAsia="ko-KR"/>
        </w:rPr>
        <w:t xml:space="preserve"> and if the UE supports </w:t>
      </w:r>
      <w:proofErr w:type="spellStart"/>
      <w:r w:rsidRPr="00FE2BA2">
        <w:rPr>
          <w:i/>
          <w:iCs/>
          <w:lang w:eastAsia="ko-KR"/>
        </w:rPr>
        <w:t>alternativeTimeToTrigger</w:t>
      </w:r>
      <w:proofErr w:type="spellEnd"/>
      <w:r w:rsidRPr="00FE2BA2">
        <w:rPr>
          <w:lang w:eastAsia="ko-KR"/>
        </w:rPr>
        <w:t>:</w:t>
      </w:r>
    </w:p>
    <w:p w14:paraId="02D9C695" w14:textId="77777777" w:rsidR="00F660A5" w:rsidRPr="00FE2BA2" w:rsidRDefault="00F660A5" w:rsidP="00F660A5">
      <w:pPr>
        <w:pStyle w:val="B5"/>
        <w:rPr>
          <w:lang w:eastAsia="ko-KR"/>
        </w:rPr>
      </w:pPr>
      <w:r w:rsidRPr="00FE2BA2">
        <w:rPr>
          <w:lang w:eastAsia="ko-KR"/>
        </w:rPr>
        <w:t>5&gt;</w:t>
      </w:r>
      <w:r w:rsidRPr="00FE2BA2">
        <w:rPr>
          <w:lang w:eastAsia="ko-KR"/>
        </w:rPr>
        <w:tab/>
        <w:t xml:space="preserve">use the value of </w:t>
      </w:r>
      <w:proofErr w:type="spellStart"/>
      <w:r w:rsidRPr="00FE2BA2">
        <w:rPr>
          <w:i/>
          <w:iCs/>
          <w:lang w:eastAsia="ko-KR"/>
        </w:rPr>
        <w:t>alternativeTimeToTrigger</w:t>
      </w:r>
      <w:proofErr w:type="spellEnd"/>
      <w:r w:rsidRPr="00FE2BA2">
        <w:rPr>
          <w:lang w:eastAsia="ko-KR"/>
        </w:rPr>
        <w:t xml:space="preserve"> as the time to trigger instead of the value of </w:t>
      </w:r>
      <w:proofErr w:type="spellStart"/>
      <w:r w:rsidRPr="00FE2BA2">
        <w:rPr>
          <w:i/>
          <w:iCs/>
          <w:lang w:eastAsia="ko-KR"/>
        </w:rPr>
        <w:t>timeToTrigger</w:t>
      </w:r>
      <w:proofErr w:type="spellEnd"/>
      <w:r w:rsidRPr="00FE2BA2">
        <w:rPr>
          <w:lang w:eastAsia="ko-KR"/>
        </w:rPr>
        <w:t xml:space="preserve"> in the corresponding </w:t>
      </w:r>
      <w:proofErr w:type="spellStart"/>
      <w:r w:rsidRPr="00FE2BA2">
        <w:rPr>
          <w:i/>
          <w:iCs/>
          <w:lang w:eastAsia="ko-KR"/>
        </w:rPr>
        <w:t>reportConfig</w:t>
      </w:r>
      <w:proofErr w:type="spellEnd"/>
      <w:r w:rsidRPr="00FE2BA2">
        <w:rPr>
          <w:lang w:eastAsia="ko-KR"/>
        </w:rPr>
        <w:t xml:space="preserve"> for cells included in the </w:t>
      </w:r>
      <w:proofErr w:type="spellStart"/>
      <w:r w:rsidRPr="00FE2BA2">
        <w:rPr>
          <w:i/>
          <w:iCs/>
          <w:lang w:eastAsia="ko-KR"/>
        </w:rPr>
        <w:t>altTTT-CellsToAddModList</w:t>
      </w:r>
      <w:proofErr w:type="spellEnd"/>
      <w:r w:rsidRPr="00FE2BA2">
        <w:rPr>
          <w:lang w:eastAsia="ko-KR"/>
        </w:rPr>
        <w:t xml:space="preserve"> of the corresponding </w:t>
      </w:r>
      <w:proofErr w:type="spellStart"/>
      <w:r w:rsidRPr="00FE2BA2">
        <w:rPr>
          <w:i/>
          <w:iCs/>
          <w:lang w:eastAsia="ko-KR"/>
        </w:rPr>
        <w:t>measObject</w:t>
      </w:r>
      <w:proofErr w:type="spellEnd"/>
      <w:r w:rsidRPr="00FE2BA2">
        <w:rPr>
          <w:lang w:eastAsia="ko-KR"/>
        </w:rPr>
        <w:t>;</w:t>
      </w:r>
    </w:p>
    <w:p w14:paraId="77A3F0A8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else if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 concerns UTRA or CDMA2000:</w:t>
      </w:r>
    </w:p>
    <w:p w14:paraId="67546103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consider a neighbouring cell on the associated frequency to be applicable when the concerned cell is included in the </w:t>
      </w:r>
      <w:proofErr w:type="spellStart"/>
      <w:r w:rsidRPr="00FE2BA2">
        <w:rPr>
          <w:i/>
        </w:rPr>
        <w:t>cellsToAddModList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(i.e. the cell is included in the white-list);</w:t>
      </w:r>
    </w:p>
    <w:p w14:paraId="2B1AAB0C" w14:textId="77777777" w:rsidR="00F660A5" w:rsidRPr="00FE2BA2" w:rsidRDefault="00F660A5" w:rsidP="00F660A5">
      <w:pPr>
        <w:pStyle w:val="NO"/>
        <w:tabs>
          <w:tab w:val="left" w:pos="450"/>
        </w:tabs>
      </w:pPr>
      <w:r w:rsidRPr="00FE2BA2">
        <w:t>NOTE</w:t>
      </w:r>
      <w:r w:rsidRPr="00FE2BA2">
        <w:rPr>
          <w:lang w:eastAsia="zh-TW"/>
        </w:rPr>
        <w:t xml:space="preserve"> 0:</w:t>
      </w:r>
      <w:r w:rsidRPr="00FE2BA2">
        <w:tab/>
        <w:t xml:space="preserve">The UE may also consider a neighbouring cell on the associated UTRA frequency to be applicable when the concerned cell is included in the </w:t>
      </w:r>
      <w:proofErr w:type="spellStart"/>
      <w:r w:rsidRPr="00FE2BA2">
        <w:rPr>
          <w:i/>
          <w:lang w:eastAsia="zh-TW"/>
        </w:rPr>
        <w:t>csg-allowedReportingCells</w:t>
      </w:r>
      <w:proofErr w:type="spellEnd"/>
      <w:r w:rsidRPr="00FE2BA2">
        <w:t xml:space="preserve">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, if configured in the corresponding </w:t>
      </w:r>
      <w:proofErr w:type="spellStart"/>
      <w:r w:rsidRPr="00FE2BA2">
        <w:rPr>
          <w:i/>
        </w:rPr>
        <w:t>measObjectUTRA</w:t>
      </w:r>
      <w:proofErr w:type="spellEnd"/>
      <w:r w:rsidRPr="00FE2BA2">
        <w:t xml:space="preserve"> (i.e. the cell is included in the range of physical cell identities for which reporting is allowed).</w:t>
      </w:r>
    </w:p>
    <w:p w14:paraId="3920C7F9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else if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 concerns GERAN:</w:t>
      </w:r>
    </w:p>
    <w:p w14:paraId="39A4626A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consider a neighbouring cell on the associated set of frequencies to be applicable when the concerned cell matches the </w:t>
      </w:r>
      <w:proofErr w:type="spellStart"/>
      <w:r w:rsidRPr="00FE2BA2">
        <w:rPr>
          <w:i/>
        </w:rPr>
        <w:t>ncc</w:t>
      </w:r>
      <w:proofErr w:type="spellEnd"/>
      <w:r w:rsidRPr="00FE2BA2">
        <w:rPr>
          <w:i/>
        </w:rPr>
        <w:t>-Permitted</w:t>
      </w:r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26056DE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else if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 concerns WLAN:</w:t>
      </w:r>
    </w:p>
    <w:p w14:paraId="74F18518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consider a WLAN on the associated set of frequencies, as indicated by </w:t>
      </w:r>
      <w:proofErr w:type="spellStart"/>
      <w:r w:rsidRPr="00FE2BA2">
        <w:rPr>
          <w:i/>
        </w:rPr>
        <w:t>carrierFreq</w:t>
      </w:r>
      <w:proofErr w:type="spellEnd"/>
      <w:r w:rsidRPr="00FE2BA2">
        <w:t xml:space="preserve"> or on all WLAN frequencies when </w:t>
      </w:r>
      <w:proofErr w:type="spellStart"/>
      <w:r w:rsidRPr="00FE2BA2">
        <w:rPr>
          <w:i/>
        </w:rPr>
        <w:t>carrierFreq</w:t>
      </w:r>
      <w:proofErr w:type="spellEnd"/>
      <w:r w:rsidRPr="00FE2BA2">
        <w:t xml:space="preserve"> is not present, to be applicable if the WLAN matches all WLAN identifiers of at least one entry within </w:t>
      </w:r>
      <w:proofErr w:type="spellStart"/>
      <w:r w:rsidRPr="00FE2BA2">
        <w:rPr>
          <w:i/>
        </w:rPr>
        <w:t>wlan</w:t>
      </w:r>
      <w:proofErr w:type="spellEnd"/>
      <w:r w:rsidRPr="00FE2BA2">
        <w:rPr>
          <w:i/>
        </w:rPr>
        <w:t>-Id-List</w:t>
      </w:r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08BF30F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else if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 concerns NR:</w:t>
      </w:r>
    </w:p>
    <w:p w14:paraId="43F884B4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if the </w:t>
      </w:r>
      <w:proofErr w:type="spellStart"/>
      <w:r w:rsidRPr="00FE2BA2">
        <w:rPr>
          <w:i/>
        </w:rPr>
        <w:t>reportSFTD-Meas</w:t>
      </w:r>
      <w:proofErr w:type="spellEnd"/>
      <w:r w:rsidRPr="00FE2BA2">
        <w:t xml:space="preserve"> is set to </w:t>
      </w:r>
      <w:proofErr w:type="spellStart"/>
      <w:r w:rsidRPr="00FE2BA2">
        <w:rPr>
          <w:i/>
        </w:rPr>
        <w:t>pSCell</w:t>
      </w:r>
      <w:proofErr w:type="spellEnd"/>
      <w:r w:rsidRPr="00FE2BA2">
        <w:t xml:space="preserve"> in the corresponding </w:t>
      </w:r>
      <w:proofErr w:type="spellStart"/>
      <w:r w:rsidRPr="00FE2BA2">
        <w:rPr>
          <w:i/>
        </w:rPr>
        <w:t>reportConfigInterRAT</w:t>
      </w:r>
      <w:proofErr w:type="spellEnd"/>
      <w:r w:rsidRPr="00FE2BA2">
        <w:t>:</w:t>
      </w:r>
    </w:p>
    <w:p w14:paraId="3007C9C7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consider the </w:t>
      </w:r>
      <w:proofErr w:type="spellStart"/>
      <w:r w:rsidRPr="00FE2BA2">
        <w:t>PSCell</w:t>
      </w:r>
      <w:proofErr w:type="spellEnd"/>
      <w:r w:rsidRPr="00FE2BA2">
        <w:t xml:space="preserve"> to be applicable;</w:t>
      </w:r>
    </w:p>
    <w:p w14:paraId="35D4AFB6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the </w:t>
      </w:r>
      <w:bookmarkStart w:id="19" w:name="OLE_LINK291"/>
      <w:bookmarkStart w:id="20" w:name="OLE_LINK290"/>
      <w:proofErr w:type="spellStart"/>
      <w:r w:rsidRPr="00FE2BA2">
        <w:rPr>
          <w:i/>
        </w:rPr>
        <w:t>reportSFTD-Meas</w:t>
      </w:r>
      <w:proofErr w:type="spellEnd"/>
      <w:r w:rsidRPr="00FE2BA2">
        <w:t xml:space="preserve"> </w:t>
      </w:r>
      <w:bookmarkEnd w:id="19"/>
      <w:bookmarkEnd w:id="20"/>
      <w:r w:rsidRPr="00FE2BA2">
        <w:t xml:space="preserve">is set to </w:t>
      </w:r>
      <w:proofErr w:type="spellStart"/>
      <w:r w:rsidRPr="00FE2BA2">
        <w:rPr>
          <w:i/>
        </w:rPr>
        <w:t>neighborCells</w:t>
      </w:r>
      <w:proofErr w:type="spellEnd"/>
      <w:r w:rsidRPr="00FE2BA2">
        <w:t xml:space="preserve"> in the corresponding </w:t>
      </w:r>
      <w:proofErr w:type="spellStart"/>
      <w:r w:rsidRPr="00FE2BA2">
        <w:rPr>
          <w:i/>
        </w:rPr>
        <w:t>reportConfigInterRAT</w:t>
      </w:r>
      <w:proofErr w:type="spellEnd"/>
      <w:r w:rsidRPr="00FE2BA2">
        <w:t>:</w:t>
      </w:r>
    </w:p>
    <w:p w14:paraId="3B65997B" w14:textId="77777777" w:rsidR="00F660A5" w:rsidRPr="00FE2BA2" w:rsidRDefault="00F660A5" w:rsidP="00F660A5">
      <w:pPr>
        <w:pStyle w:val="B5"/>
        <w:rPr>
          <w:rFonts w:eastAsia="SimSun"/>
        </w:rPr>
      </w:pPr>
      <w:r w:rsidRPr="00FE2BA2">
        <w:lastRenderedPageBreak/>
        <w:t>5&gt;</w:t>
      </w:r>
      <w:r w:rsidRPr="00FE2BA2">
        <w:tab/>
        <w:t xml:space="preserve">if </w:t>
      </w:r>
      <w:proofErr w:type="spellStart"/>
      <w:r w:rsidRPr="00FE2BA2">
        <w:rPr>
          <w:i/>
        </w:rPr>
        <w:t>cellsForWhichToReportSFTD</w:t>
      </w:r>
      <w:proofErr w:type="spellEnd"/>
      <w:r w:rsidRPr="00FE2BA2">
        <w:t xml:space="preserve"> is configured in the corresponding </w:t>
      </w:r>
      <w:proofErr w:type="spellStart"/>
      <w:r w:rsidRPr="00FE2BA2">
        <w:rPr>
          <w:i/>
        </w:rPr>
        <w:t>measObjectNR</w:t>
      </w:r>
      <w:proofErr w:type="spellEnd"/>
      <w:r w:rsidRPr="00FE2BA2">
        <w:t>:</w:t>
      </w:r>
    </w:p>
    <w:p w14:paraId="43BDDEA6" w14:textId="77777777" w:rsidR="00F660A5" w:rsidRPr="00FE2BA2" w:rsidRDefault="00F660A5" w:rsidP="00F660A5">
      <w:pPr>
        <w:pStyle w:val="B6"/>
      </w:pPr>
      <w:r w:rsidRPr="00FE2BA2">
        <w:t>6&gt;</w:t>
      </w:r>
      <w:r w:rsidRPr="00FE2BA2">
        <w:tab/>
        <w:t xml:space="preserve">consider any </w:t>
      </w:r>
      <w:proofErr w:type="spellStart"/>
      <w:r w:rsidRPr="00FE2BA2">
        <w:t>neighbouring</w:t>
      </w:r>
      <w:proofErr w:type="spellEnd"/>
      <w:r w:rsidRPr="00FE2BA2">
        <w:t xml:space="preserve"> NR cell on the associated frequency that is included in </w:t>
      </w:r>
      <w:proofErr w:type="spellStart"/>
      <w:r w:rsidRPr="00FE2BA2">
        <w:rPr>
          <w:i/>
        </w:rPr>
        <w:t>cellsForWhichToReportSFTD</w:t>
      </w:r>
      <w:proofErr w:type="spellEnd"/>
      <w:r w:rsidRPr="00FE2BA2" w:rsidDel="007E179C">
        <w:t xml:space="preserve"> </w:t>
      </w:r>
      <w:r w:rsidRPr="00FE2BA2">
        <w:t>to be applicable;</w:t>
      </w:r>
    </w:p>
    <w:p w14:paraId="66134D69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>else:</w:t>
      </w:r>
    </w:p>
    <w:p w14:paraId="0D8D9D73" w14:textId="77777777" w:rsidR="00F660A5" w:rsidRPr="00FE2BA2" w:rsidRDefault="00F660A5" w:rsidP="00F660A5">
      <w:pPr>
        <w:pStyle w:val="B6"/>
      </w:pPr>
      <w:r w:rsidRPr="00FE2BA2">
        <w:t>6&gt;</w:t>
      </w:r>
      <w:r w:rsidRPr="00FE2BA2">
        <w:tab/>
        <w:t xml:space="preserve">consider up to 3 strongest </w:t>
      </w:r>
      <w:proofErr w:type="spellStart"/>
      <w:r w:rsidRPr="00FE2BA2">
        <w:t>neighbouring</w:t>
      </w:r>
      <w:proofErr w:type="spellEnd"/>
      <w:r w:rsidRPr="00FE2BA2">
        <w:t xml:space="preserve"> NR cells detected on the associated frequency to be applicable when the concerned cells are not included in the </w:t>
      </w:r>
      <w:proofErr w:type="spellStart"/>
      <w:r w:rsidRPr="00FE2BA2">
        <w:rPr>
          <w:i/>
        </w:rPr>
        <w:t>blackCellsToAddModList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t>measId</w:t>
      </w:r>
      <w:proofErr w:type="spellEnd"/>
      <w:r w:rsidRPr="00FE2BA2">
        <w:t>;</w:t>
      </w:r>
    </w:p>
    <w:p w14:paraId="0CDDF243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</w:t>
      </w:r>
      <w:proofErr w:type="spellStart"/>
      <w:r w:rsidRPr="00FE2BA2">
        <w:rPr>
          <w:i/>
          <w:lang w:eastAsia="zh-CN"/>
        </w:rPr>
        <w:t>m</w:t>
      </w:r>
      <w:r w:rsidRPr="00FE2BA2">
        <w:rPr>
          <w:i/>
        </w:rPr>
        <w:t>easRSSI-ReportConfigNR</w:t>
      </w:r>
      <w:proofErr w:type="spellEnd"/>
      <w:r w:rsidRPr="00FE2BA2">
        <w:t xml:space="preserve"> </w:t>
      </w:r>
      <w:r w:rsidRPr="00FE2BA2">
        <w:rPr>
          <w:lang w:eastAsia="zh-CN"/>
        </w:rPr>
        <w:t>is</w:t>
      </w:r>
      <w:r w:rsidRPr="00FE2BA2">
        <w:t xml:space="preserve"> configured in the corresponding </w:t>
      </w:r>
      <w:proofErr w:type="spellStart"/>
      <w:r w:rsidRPr="00FE2BA2">
        <w:rPr>
          <w:i/>
        </w:rPr>
        <w:t>reportConfigInterRAT</w:t>
      </w:r>
      <w:proofErr w:type="spellEnd"/>
      <w:r w:rsidRPr="00FE2BA2">
        <w:t>:</w:t>
      </w:r>
    </w:p>
    <w:p w14:paraId="39A3B1A2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consider </w:t>
      </w:r>
      <w:r w:rsidRPr="00FE2BA2">
        <w:rPr>
          <w:lang w:eastAsia="zh-CN"/>
        </w:rPr>
        <w:t>the</w:t>
      </w:r>
      <w:r w:rsidRPr="00FE2BA2">
        <w:t xml:space="preserve"> resource </w:t>
      </w:r>
      <w:r w:rsidRPr="00FE2BA2">
        <w:rPr>
          <w:lang w:eastAsia="zh-CN"/>
        </w:rPr>
        <w:t>indicated by the</w:t>
      </w:r>
      <w:r w:rsidRPr="00FE2BA2">
        <w:rPr>
          <w:i/>
          <w:lang w:eastAsia="zh-CN"/>
        </w:rPr>
        <w:t xml:space="preserve"> </w:t>
      </w:r>
      <w:proofErr w:type="spellStart"/>
      <w:r w:rsidRPr="00FE2BA2">
        <w:rPr>
          <w:i/>
          <w:lang w:eastAsia="zh-CN"/>
        </w:rPr>
        <w:t>rmtc-ConfigNR</w:t>
      </w:r>
      <w:proofErr w:type="spellEnd"/>
      <w:r w:rsidRPr="00FE2BA2">
        <w:rPr>
          <w:i/>
          <w:lang w:eastAsia="zh-CN"/>
        </w:rPr>
        <w:t xml:space="preserve"> </w:t>
      </w:r>
      <w:r w:rsidRPr="00FE2BA2">
        <w:t>on the associated frequency to be applicable;</w:t>
      </w:r>
    </w:p>
    <w:p w14:paraId="57E25DA8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else:</w:t>
      </w:r>
    </w:p>
    <w:p w14:paraId="222FCCA7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if the </w:t>
      </w:r>
      <w:r w:rsidRPr="00FE2BA2">
        <w:rPr>
          <w:i/>
        </w:rPr>
        <w:t>eventB1</w:t>
      </w:r>
      <w:r w:rsidRPr="00FE2BA2">
        <w:t xml:space="preserve"> or </w:t>
      </w:r>
      <w:r w:rsidRPr="00FE2BA2">
        <w:rPr>
          <w:i/>
        </w:rPr>
        <w:t>eventB2</w:t>
      </w:r>
      <w:r w:rsidRPr="00FE2BA2">
        <w:t xml:space="preserve"> is configured in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>:</w:t>
      </w:r>
    </w:p>
    <w:p w14:paraId="1ECAD53F" w14:textId="77777777" w:rsidR="00F660A5" w:rsidRPr="00FE2BA2" w:rsidRDefault="00F660A5" w:rsidP="00F660A5">
      <w:pPr>
        <w:pStyle w:val="B6"/>
      </w:pPr>
      <w:r w:rsidRPr="00FE2BA2">
        <w:t>6&gt;</w:t>
      </w:r>
      <w:r w:rsidRPr="00FE2BA2">
        <w:tab/>
        <w:t xml:space="preserve">consider a serving cell, if any, on the associated NR frequency as </w:t>
      </w:r>
      <w:proofErr w:type="spellStart"/>
      <w:r w:rsidRPr="00FE2BA2">
        <w:t>neighbouring</w:t>
      </w:r>
      <w:proofErr w:type="spellEnd"/>
      <w:r w:rsidRPr="00FE2BA2">
        <w:t xml:space="preserve"> cell;</w:t>
      </w:r>
    </w:p>
    <w:p w14:paraId="66639CAA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consider any neighbouring cell detected on the associated frequency to be applicable when the concerned cell is not included in the </w:t>
      </w:r>
      <w:proofErr w:type="spellStart"/>
      <w:r w:rsidRPr="00FE2BA2">
        <w:rPr>
          <w:i/>
        </w:rPr>
        <w:t>blackCellsToAddModList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167E0A3D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</w:t>
      </w:r>
      <w:proofErr w:type="spellStart"/>
      <w:r w:rsidRPr="00FE2BA2">
        <w:rPr>
          <w:i/>
        </w:rPr>
        <w:t>tx-ResourcePoolToAddList</w:t>
      </w:r>
      <w:proofErr w:type="spellEnd"/>
      <w:r w:rsidRPr="00FE2BA2">
        <w:t xml:space="preserve"> is configured in the </w:t>
      </w:r>
      <w:proofErr w:type="spellStart"/>
      <w:r w:rsidRPr="00FE2BA2">
        <w:rPr>
          <w:i/>
        </w:rPr>
        <w:t>measObject</w:t>
      </w:r>
      <w:proofErr w:type="spellEnd"/>
      <w:r w:rsidRPr="00FE2BA2">
        <w:t xml:space="preserve">, and 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a purpose set to </w:t>
      </w:r>
      <w:proofErr w:type="spellStart"/>
      <w:r w:rsidRPr="00FE2BA2">
        <w:rPr>
          <w:i/>
        </w:rPr>
        <w:t>sidelink</w:t>
      </w:r>
      <w:proofErr w:type="spellEnd"/>
      <w:r w:rsidRPr="00FE2BA2">
        <w:t xml:space="preserve"> or includes </w:t>
      </w:r>
      <w:r w:rsidRPr="00FE2BA2">
        <w:rPr>
          <w:i/>
        </w:rPr>
        <w:t>eventV1</w:t>
      </w:r>
      <w:r w:rsidRPr="00FE2BA2">
        <w:t xml:space="preserve"> or </w:t>
      </w:r>
      <w:r w:rsidRPr="00FE2BA2">
        <w:rPr>
          <w:i/>
        </w:rPr>
        <w:t>eventV2</w:t>
      </w:r>
      <w:r w:rsidRPr="00FE2BA2">
        <w:t>:</w:t>
      </w:r>
    </w:p>
    <w:p w14:paraId="7C5B8FE3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consider the transmission resource pools indicated by the </w:t>
      </w:r>
      <w:proofErr w:type="spellStart"/>
      <w:r w:rsidRPr="00FE2BA2">
        <w:rPr>
          <w:i/>
        </w:rPr>
        <w:t>tx-ResourcePoolToAddList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be applicable;</w:t>
      </w:r>
    </w:p>
    <w:p w14:paraId="5FABED7A" w14:textId="77777777" w:rsidR="00F660A5" w:rsidRPr="00FE2BA2" w:rsidRDefault="00F660A5" w:rsidP="00F660A5">
      <w:pPr>
        <w:pStyle w:val="B2"/>
        <w:rPr>
          <w:lang w:eastAsia="zh-CN"/>
        </w:rPr>
      </w:pPr>
      <w:r w:rsidRPr="00FE2BA2">
        <w:rPr>
          <w:lang w:eastAsia="zh-CN"/>
        </w:rPr>
        <w:t>2&gt;</w:t>
      </w:r>
      <w:r w:rsidRPr="00FE2BA2">
        <w:tab/>
        <w:t xml:space="preserve">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a purpose set to </w:t>
      </w:r>
      <w:proofErr w:type="spellStart"/>
      <w:r w:rsidRPr="00FE2BA2">
        <w:rPr>
          <w:i/>
        </w:rPr>
        <w:t>reportLocation</w:t>
      </w:r>
      <w:proofErr w:type="spellEnd"/>
      <w:r w:rsidRPr="00FE2BA2">
        <w:rPr>
          <w:lang w:eastAsia="zh-CN"/>
        </w:rPr>
        <w:t>:</w:t>
      </w:r>
    </w:p>
    <w:p w14:paraId="61C23E74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consider only the </w:t>
      </w:r>
      <w:proofErr w:type="spellStart"/>
      <w:r w:rsidRPr="00FE2BA2">
        <w:t>PCell</w:t>
      </w:r>
      <w:proofErr w:type="spellEnd"/>
      <w:r w:rsidRPr="00FE2BA2">
        <w:t xml:space="preserve"> to be applicable;</w:t>
      </w:r>
    </w:p>
    <w:p w14:paraId="73E2DFE0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event,</w:t>
      </w:r>
      <w:r w:rsidRPr="00FE2BA2">
        <w:t xml:space="preserve"> and 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does not include </w:t>
      </w:r>
      <w:proofErr w:type="spellStart"/>
      <w:r w:rsidRPr="00FE2BA2">
        <w:rPr>
          <w:i/>
        </w:rPr>
        <w:t>numberOfTriggeringCells</w:t>
      </w:r>
      <w:proofErr w:type="spellEnd"/>
      <w:r w:rsidRPr="00FE2BA2">
        <w:rPr>
          <w:i/>
        </w:rPr>
        <w:t>,</w:t>
      </w:r>
      <w:r w:rsidRPr="00FE2BA2">
        <w:t xml:space="preserve"> 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for one or more applicable cells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while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does not include a measurement reporting entry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>(a first cell triggers the event):</w:t>
      </w:r>
    </w:p>
    <w:p w14:paraId="61B37841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3D193466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0AFBFE48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the concerned cell(s)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0056BFBD" w14:textId="77777777" w:rsidR="00F660A5" w:rsidRPr="00FE2BA2" w:rsidRDefault="00F660A5" w:rsidP="00F660A5">
      <w:pPr>
        <w:pStyle w:val="B3"/>
        <w:ind w:left="567" w:firstLine="284"/>
      </w:pPr>
      <w:r w:rsidRPr="00FE2BA2">
        <w:t>3&gt;</w:t>
      </w:r>
      <w:r w:rsidRPr="00FE2BA2">
        <w:tab/>
        <w:t xml:space="preserve">if the UE supports T312 and if </w:t>
      </w:r>
      <w:r w:rsidRPr="00FE2BA2">
        <w:rPr>
          <w:i/>
        </w:rPr>
        <w:t>useT312</w:t>
      </w:r>
      <w:r w:rsidRPr="00FE2BA2">
        <w:t xml:space="preserve"> is </w:t>
      </w:r>
      <w:bookmarkStart w:id="21" w:name="_Hlk31703302"/>
      <w:r w:rsidRPr="00FE2BA2">
        <w:t xml:space="preserve">set to </w:t>
      </w:r>
      <w:r w:rsidRPr="00FE2BA2">
        <w:rPr>
          <w:i/>
        </w:rPr>
        <w:t>true</w:t>
      </w:r>
      <w:bookmarkEnd w:id="21"/>
      <w:r w:rsidRPr="00FE2BA2">
        <w:rPr>
          <w:iCs/>
        </w:rPr>
        <w:t xml:space="preserve"> </w:t>
      </w:r>
      <w:r w:rsidRPr="00FE2BA2">
        <w:t>for this event and if T310 is running:</w:t>
      </w:r>
    </w:p>
    <w:p w14:paraId="1B067640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if T312 is not running:</w:t>
      </w:r>
    </w:p>
    <w:p w14:paraId="61F33EC1" w14:textId="77777777" w:rsidR="00F660A5" w:rsidRPr="00FE2BA2" w:rsidRDefault="00F660A5" w:rsidP="00F660A5">
      <w:pPr>
        <w:pStyle w:val="B5"/>
      </w:pPr>
      <w:r w:rsidRPr="00FE2BA2">
        <w:lastRenderedPageBreak/>
        <w:t>5&gt;</w:t>
      </w:r>
      <w:r w:rsidRPr="00FE2BA2">
        <w:tab/>
        <w:t xml:space="preserve">start timer T312 with the value configured in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>;</w:t>
      </w:r>
    </w:p>
    <w:p w14:paraId="4BBB619B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6E9C5BEF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event,</w:t>
      </w:r>
      <w:r w:rsidRPr="00FE2BA2">
        <w:t xml:space="preserve"> and 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does not include </w:t>
      </w:r>
      <w:proofErr w:type="spellStart"/>
      <w:r w:rsidRPr="00FE2BA2">
        <w:rPr>
          <w:i/>
        </w:rPr>
        <w:t>numberOfTriggeringCells</w:t>
      </w:r>
      <w:proofErr w:type="spellEnd"/>
      <w:r w:rsidRPr="00FE2BA2">
        <w:rPr>
          <w:i/>
        </w:rPr>
        <w:t>,</w:t>
      </w:r>
      <w:r w:rsidRPr="00FE2BA2">
        <w:t xml:space="preserve"> 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for one or more applicable cells not included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(a subsequent cell triggers the event):</w:t>
      </w:r>
    </w:p>
    <w:p w14:paraId="7F7FDDDA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676EE21D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the concerned cell(s)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23E55E5C" w14:textId="77777777" w:rsidR="00F660A5" w:rsidRPr="00FE2BA2" w:rsidRDefault="00F660A5" w:rsidP="00F660A5">
      <w:pPr>
        <w:pStyle w:val="B3"/>
        <w:ind w:left="567" w:firstLine="284"/>
      </w:pPr>
      <w:r w:rsidRPr="00FE2BA2">
        <w:t>3&gt;</w:t>
      </w:r>
      <w:r w:rsidRPr="00FE2BA2">
        <w:tab/>
        <w:t xml:space="preserve">if the UE supports T312 and if </w:t>
      </w:r>
      <w:r w:rsidRPr="00FE2BA2">
        <w:rPr>
          <w:i/>
        </w:rPr>
        <w:t>useT312</w:t>
      </w:r>
      <w:r w:rsidRPr="00FE2BA2">
        <w:t xml:space="preserve"> is set to </w:t>
      </w:r>
      <w:r w:rsidRPr="00FE2BA2">
        <w:rPr>
          <w:i/>
        </w:rPr>
        <w:t>true</w:t>
      </w:r>
      <w:r w:rsidRPr="00FE2BA2">
        <w:rPr>
          <w:iCs/>
        </w:rPr>
        <w:t xml:space="preserve"> </w:t>
      </w:r>
      <w:r w:rsidRPr="00FE2BA2">
        <w:t>for this event and if T310 is running:</w:t>
      </w:r>
    </w:p>
    <w:p w14:paraId="3161B183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if T312 is not running:</w:t>
      </w:r>
    </w:p>
    <w:p w14:paraId="0BE3AA03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start timer T312 with the value configured in the corresponding </w:t>
      </w:r>
      <w:proofErr w:type="spellStart"/>
      <w:r w:rsidRPr="00FE2BA2">
        <w:rPr>
          <w:i/>
        </w:rPr>
        <w:t>measObject</w:t>
      </w:r>
      <w:proofErr w:type="spellEnd"/>
      <w:r w:rsidRPr="00FE2BA2">
        <w:t>;</w:t>
      </w:r>
    </w:p>
    <w:p w14:paraId="37FDEA24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230C31A2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 xml:space="preserve">event </w:t>
      </w:r>
      <w:r w:rsidRPr="00FE2BA2">
        <w:t xml:space="preserve">and if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</w:t>
      </w:r>
      <w:proofErr w:type="spellStart"/>
      <w:r w:rsidRPr="00FE2BA2">
        <w:rPr>
          <w:i/>
        </w:rPr>
        <w:t>numberOfTriggeringCells</w:t>
      </w:r>
      <w:proofErr w:type="spellEnd"/>
      <w:r w:rsidRPr="00FE2BA2">
        <w:rPr>
          <w:i/>
        </w:rPr>
        <w:t xml:space="preserve">, </w:t>
      </w:r>
      <w:r w:rsidRPr="00FE2BA2">
        <w:t xml:space="preserve">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for one or more applicable cells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>:</w:t>
      </w:r>
    </w:p>
    <w:p w14:paraId="25D8E36D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does not include a measurement reporting entry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>(a first cell triggers the event):</w:t>
      </w:r>
    </w:p>
    <w:p w14:paraId="0C99A2B2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D032ED2" w14:textId="1A91920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number of cell(s)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is </w:t>
      </w:r>
      <w:del w:id="22" w:author="Samsung (June Hwang)" w:date="2021-10-21T21:20:00Z">
        <w:r w:rsidRPr="00FE2BA2" w:rsidDel="00F660A5">
          <w:delText>larger than or equal to</w:delText>
        </w:r>
      </w:del>
      <w:ins w:id="23" w:author="Samsung (June Hwang)" w:date="2021-10-21T21:20:00Z">
        <w:r>
          <w:t>smaller than</w:t>
        </w:r>
      </w:ins>
      <w:r w:rsidRPr="00FE2BA2">
        <w:t xml:space="preserve"> </w:t>
      </w:r>
      <w:proofErr w:type="spellStart"/>
      <w:r w:rsidRPr="00FE2BA2">
        <w:rPr>
          <w:i/>
        </w:rPr>
        <w:t>numberOfTriggeringCells</w:t>
      </w:r>
      <w:proofErr w:type="spellEnd"/>
      <w:r w:rsidRPr="00FE2BA2">
        <w:t>:</w:t>
      </w:r>
    </w:p>
    <w:p w14:paraId="7E283C46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include the concerned cell(s)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689D51B9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else:</w:t>
      </w:r>
    </w:p>
    <w:p w14:paraId="76550FA1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include the concerned cell(s)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38458322" w14:textId="527870AC" w:rsidR="00F660A5" w:rsidRPr="00FE2BA2" w:rsidDel="00F660A5" w:rsidRDefault="00F660A5" w:rsidP="00F660A5">
      <w:pPr>
        <w:pStyle w:val="B4"/>
        <w:rPr>
          <w:del w:id="24" w:author="Samsung (June Hwang)" w:date="2021-10-21T21:20:00Z"/>
        </w:rPr>
      </w:pPr>
      <w:del w:id="25" w:author="Samsung (June Hwang)" w:date="2021-10-21T21:20:00Z">
        <w:r w:rsidRPr="00FE2BA2" w:rsidDel="00F660A5">
          <w:delText>4&gt;</w:delText>
        </w:r>
        <w:r w:rsidRPr="00FE2BA2" w:rsidDel="00F660A5">
          <w:tab/>
          <w:delText xml:space="preserve">If the number of cell(s) in the </w:delText>
        </w:r>
        <w:r w:rsidRPr="00FE2BA2" w:rsidDel="00F660A5">
          <w:rPr>
            <w:i/>
          </w:rPr>
          <w:delText>cellsTriggeredList</w:delText>
        </w:r>
        <w:r w:rsidRPr="00FE2BA2" w:rsidDel="00F660A5">
          <w:delText xml:space="preserve"> is larger than or equal to </w:delText>
        </w:r>
        <w:r w:rsidRPr="00FE2BA2" w:rsidDel="00F660A5">
          <w:rPr>
            <w:i/>
          </w:rPr>
          <w:delText>numberOfTriggeringCells</w:delText>
        </w:r>
        <w:r w:rsidRPr="00FE2BA2" w:rsidDel="00F660A5">
          <w:delText>:</w:delText>
        </w:r>
      </w:del>
    </w:p>
    <w:p w14:paraId="5DC47BB4" w14:textId="3AAD4A90" w:rsidR="00F660A5" w:rsidRPr="00FE2BA2" w:rsidRDefault="00F660A5" w:rsidP="00F660A5">
      <w:pPr>
        <w:pStyle w:val="B5"/>
      </w:pPr>
      <w:ins w:id="26" w:author="Samsung (June Hwang)" w:date="2021-10-21T21:20:00Z">
        <w:r>
          <w:t>4</w:t>
        </w:r>
      </w:ins>
      <w:del w:id="27" w:author="Samsung (June Hwang)" w:date="2021-10-21T21:20:00Z">
        <w:r w:rsidRPr="00FE2BA2" w:rsidDel="00F660A5">
          <w:delText>5</w:delText>
        </w:r>
      </w:del>
      <w:r w:rsidRPr="00FE2BA2">
        <w:t>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55CA85C0" w14:textId="27709940" w:rsidR="00F660A5" w:rsidRPr="00FE2BA2" w:rsidRDefault="00F660A5" w:rsidP="00F660A5">
      <w:pPr>
        <w:pStyle w:val="B5"/>
      </w:pPr>
      <w:ins w:id="28" w:author="Samsung (June Hwang)" w:date="2021-10-21T21:20:00Z">
        <w:r>
          <w:t>4</w:t>
        </w:r>
      </w:ins>
      <w:del w:id="29" w:author="Samsung (June Hwang)" w:date="2021-10-21T21:20:00Z">
        <w:r w:rsidRPr="00FE2BA2" w:rsidDel="00F660A5">
          <w:delText>5</w:delText>
        </w:r>
      </w:del>
      <w:r w:rsidRPr="00FE2BA2">
        <w:t>&gt;</w:t>
      </w:r>
      <w:r w:rsidRPr="00FE2BA2">
        <w:tab/>
        <w:t>initiate the measurement reporting procedure, as specified in 5.5.5;</w:t>
      </w:r>
    </w:p>
    <w:p w14:paraId="5579FD07" w14:textId="77777777" w:rsidR="00F660A5" w:rsidRPr="00FE2BA2" w:rsidRDefault="00F660A5" w:rsidP="00F660A5">
      <w:pPr>
        <w:pStyle w:val="B2"/>
      </w:pPr>
      <w:r w:rsidRPr="00FE2BA2">
        <w:lastRenderedPageBreak/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leaving condition applicable for this event is fulfilled for one or more of the cells included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rPr>
          <w:i/>
        </w:rPr>
        <w:t xml:space="preserve"> </w:t>
      </w:r>
      <w:r w:rsidRPr="00FE2BA2">
        <w:t xml:space="preserve">defined within the </w:t>
      </w:r>
      <w:r w:rsidRPr="00FE2BA2">
        <w:rPr>
          <w:i/>
          <w:noProof/>
        </w:rPr>
        <w:t xml:space="preserve">VarMeasConfig </w:t>
      </w:r>
      <w:r w:rsidRPr="00FE2BA2">
        <w:t>for this event:</w:t>
      </w:r>
    </w:p>
    <w:p w14:paraId="43ECCD0F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remove the concerned cell(s) in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6E839848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</w:t>
      </w:r>
      <w:proofErr w:type="spellStart"/>
      <w:r w:rsidRPr="00FE2BA2">
        <w:rPr>
          <w:i/>
          <w:iCs/>
        </w:rPr>
        <w:t>reportOnLeave</w:t>
      </w:r>
      <w:proofErr w:type="spellEnd"/>
      <w:r w:rsidRPr="00FE2BA2">
        <w:t xml:space="preserve"> is set to </w:t>
      </w:r>
      <w:r w:rsidRPr="00FE2BA2">
        <w:rPr>
          <w:i/>
        </w:rPr>
        <w:t>TRUE</w:t>
      </w:r>
      <w:r w:rsidRPr="00FE2BA2">
        <w:t xml:space="preserve"> for the corresponding reporting configuration or if </w:t>
      </w:r>
      <w:r w:rsidRPr="00FE2BA2">
        <w:rPr>
          <w:i/>
        </w:rPr>
        <w:t>a6-R</w:t>
      </w:r>
      <w:r w:rsidRPr="00FE2BA2">
        <w:rPr>
          <w:i/>
          <w:iCs/>
        </w:rPr>
        <w:t>eportOnLeave</w:t>
      </w:r>
      <w:r w:rsidRPr="00FE2BA2">
        <w:t xml:space="preserve"> is set to </w:t>
      </w:r>
      <w:r w:rsidRPr="00FE2BA2">
        <w:rPr>
          <w:i/>
        </w:rPr>
        <w:t>TRUE</w:t>
      </w:r>
      <w:r w:rsidRPr="00FE2BA2">
        <w:t xml:space="preserve"> or if </w:t>
      </w:r>
      <w:r w:rsidRPr="00FE2BA2">
        <w:rPr>
          <w:i/>
        </w:rPr>
        <w:t>a4-a5-ReportOnLeave</w:t>
      </w:r>
      <w:r w:rsidRPr="00FE2BA2">
        <w:t xml:space="preserve"> is set to TRUE for the corresponding reporting configuration:</w:t>
      </w:r>
    </w:p>
    <w:p w14:paraId="4975E835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initiate the measurement reporting procedure, as specified in 5.5.5;</w:t>
      </w:r>
    </w:p>
    <w:p w14:paraId="4B5A2261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</w:t>
      </w:r>
      <w:proofErr w:type="spellStart"/>
      <w:r w:rsidRPr="00FE2BA2">
        <w:rPr>
          <w:i/>
        </w:rPr>
        <w:t>cellsTriggeredList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>is empty:</w:t>
      </w:r>
    </w:p>
    <w:p w14:paraId="5BE5B702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remove the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16AAA46A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stop the periodical reporting timer for this </w:t>
      </w:r>
      <w:proofErr w:type="spellStart"/>
      <w:r w:rsidRPr="00FE2BA2">
        <w:rPr>
          <w:i/>
        </w:rPr>
        <w:t>measId</w:t>
      </w:r>
      <w:proofErr w:type="spellEnd"/>
      <w:r w:rsidRPr="00FE2BA2">
        <w:t>, if running;</w:t>
      </w:r>
    </w:p>
    <w:p w14:paraId="2B72446F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for one or more applicable </w:t>
      </w:r>
      <w:r w:rsidRPr="00FE2BA2">
        <w:rPr>
          <w:lang w:eastAsia="zh-CN"/>
        </w:rPr>
        <w:t>CSI-RS resources</w:t>
      </w:r>
      <w:r w:rsidRPr="00FE2BA2">
        <w:t xml:space="preserve">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while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does not include a measurement reporting entry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 xml:space="preserve">(i.e. a first </w:t>
      </w:r>
      <w:r w:rsidRPr="00FE2BA2">
        <w:rPr>
          <w:lang w:eastAsia="zh-CN"/>
        </w:rPr>
        <w:t>CSI-RS resource</w:t>
      </w:r>
      <w:r w:rsidRPr="00FE2BA2">
        <w:t xml:space="preserve"> triggers the event):</w:t>
      </w:r>
    </w:p>
    <w:p w14:paraId="59B82C91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09929324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57238519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the concerned </w:t>
      </w:r>
      <w:r w:rsidRPr="00FE2BA2">
        <w:rPr>
          <w:lang w:eastAsia="zh-CN"/>
        </w:rPr>
        <w:t>CSI-RS resource</w:t>
      </w:r>
      <w:r w:rsidRPr="00FE2BA2">
        <w:t>(s) in</w:t>
      </w:r>
      <w:r w:rsidRPr="00FE2BA2">
        <w:rPr>
          <w:lang w:eastAsia="zh-CN"/>
        </w:rPr>
        <w:t xml:space="preserve"> the </w:t>
      </w:r>
      <w:proofErr w:type="spellStart"/>
      <w:r w:rsidRPr="00FE2BA2">
        <w:rPr>
          <w:i/>
          <w:lang w:eastAsia="zh-CN"/>
        </w:rPr>
        <w:t>csi</w:t>
      </w:r>
      <w:proofErr w:type="spellEnd"/>
      <w:r w:rsidRPr="00FE2BA2">
        <w:rPr>
          <w:i/>
          <w:lang w:eastAsia="zh-CN"/>
        </w:rPr>
        <w:t>-RS-</w:t>
      </w:r>
      <w:proofErr w:type="spellStart"/>
      <w:r w:rsidRPr="00FE2BA2">
        <w:rPr>
          <w:i/>
          <w:lang w:eastAsia="zh-CN"/>
        </w:rPr>
        <w:t>TriggeredList</w:t>
      </w:r>
      <w:proofErr w:type="spellEnd"/>
      <w:r w:rsidRPr="00FE2BA2">
        <w:rPr>
          <w:lang w:eastAsia="zh-CN"/>
        </w:rPr>
        <w:t xml:space="preserve"> defi</w:t>
      </w:r>
      <w:r w:rsidRPr="00FE2BA2">
        <w:t xml:space="preserve">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08B5F2B1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472C2546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for one or more applicable </w:t>
      </w:r>
      <w:r w:rsidRPr="00FE2BA2">
        <w:rPr>
          <w:lang w:eastAsia="zh-CN"/>
        </w:rPr>
        <w:t>CSI-RS resources</w:t>
      </w:r>
      <w:r w:rsidRPr="00FE2BA2">
        <w:t xml:space="preserve"> not included in the </w:t>
      </w:r>
      <w:proofErr w:type="spellStart"/>
      <w:r w:rsidRPr="00FE2BA2">
        <w:rPr>
          <w:i/>
          <w:lang w:eastAsia="zh-CN"/>
        </w:rPr>
        <w:t>csi</w:t>
      </w:r>
      <w:proofErr w:type="spellEnd"/>
      <w:r w:rsidRPr="00FE2BA2">
        <w:rPr>
          <w:i/>
          <w:lang w:eastAsia="zh-CN"/>
        </w:rPr>
        <w:t>-RS-</w:t>
      </w:r>
      <w:proofErr w:type="spellStart"/>
      <w:r w:rsidRPr="00FE2BA2">
        <w:rPr>
          <w:i/>
          <w:lang w:eastAsia="zh-CN"/>
        </w:rPr>
        <w:t>TriggeredList</w:t>
      </w:r>
      <w:proofErr w:type="spellEnd"/>
      <w:r w:rsidRPr="00FE2BA2">
        <w:t xml:space="preserve">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(i.e. a subsequent </w:t>
      </w:r>
      <w:r w:rsidRPr="00FE2BA2">
        <w:rPr>
          <w:lang w:eastAsia="zh-CN"/>
        </w:rPr>
        <w:t>CSI-RS resource</w:t>
      </w:r>
      <w:r w:rsidRPr="00FE2BA2">
        <w:t xml:space="preserve"> triggers the event):</w:t>
      </w:r>
    </w:p>
    <w:p w14:paraId="039ED862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7FDFD4EE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the concerned </w:t>
      </w:r>
      <w:r w:rsidRPr="00FE2BA2">
        <w:rPr>
          <w:lang w:eastAsia="zh-CN"/>
        </w:rPr>
        <w:t>CSI-RS resource</w:t>
      </w:r>
      <w:r w:rsidRPr="00FE2BA2">
        <w:t xml:space="preserve">(s) in the </w:t>
      </w:r>
      <w:proofErr w:type="spellStart"/>
      <w:r w:rsidRPr="00FE2BA2">
        <w:rPr>
          <w:i/>
          <w:lang w:eastAsia="zh-CN"/>
        </w:rPr>
        <w:t>csi</w:t>
      </w:r>
      <w:proofErr w:type="spellEnd"/>
      <w:r w:rsidRPr="00FE2BA2">
        <w:rPr>
          <w:i/>
          <w:lang w:eastAsia="zh-CN"/>
        </w:rPr>
        <w:t>-RS-</w:t>
      </w:r>
      <w:proofErr w:type="spellStart"/>
      <w:r w:rsidRPr="00FE2BA2">
        <w:rPr>
          <w:i/>
          <w:lang w:eastAsia="zh-CN"/>
        </w:rPr>
        <w:t>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48F8AA8B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06B3688C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leaving condition applicable for this event is fulfilled for one or more of the </w:t>
      </w:r>
      <w:r w:rsidRPr="00FE2BA2">
        <w:rPr>
          <w:lang w:eastAsia="zh-CN"/>
        </w:rPr>
        <w:t>CSI-RS resource</w:t>
      </w:r>
      <w:r w:rsidRPr="00FE2BA2">
        <w:t xml:space="preserve">s included in the </w:t>
      </w:r>
      <w:proofErr w:type="spellStart"/>
      <w:r w:rsidRPr="00FE2BA2">
        <w:rPr>
          <w:i/>
          <w:lang w:eastAsia="zh-CN"/>
        </w:rPr>
        <w:t>csi</w:t>
      </w:r>
      <w:proofErr w:type="spellEnd"/>
      <w:r w:rsidRPr="00FE2BA2">
        <w:rPr>
          <w:i/>
          <w:lang w:eastAsia="zh-CN"/>
        </w:rPr>
        <w:t>-RS-</w:t>
      </w:r>
      <w:proofErr w:type="spellStart"/>
      <w:r w:rsidRPr="00FE2BA2">
        <w:rPr>
          <w:i/>
          <w:lang w:eastAsia="zh-CN"/>
        </w:rPr>
        <w:t>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for all measurements after layer 3 filtering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rPr>
          <w:i/>
        </w:rPr>
        <w:t xml:space="preserve"> </w:t>
      </w:r>
      <w:r w:rsidRPr="00FE2BA2">
        <w:t xml:space="preserve">defined within the </w:t>
      </w:r>
      <w:r w:rsidRPr="00FE2BA2">
        <w:rPr>
          <w:i/>
          <w:noProof/>
        </w:rPr>
        <w:t xml:space="preserve">VarMeasConfig </w:t>
      </w:r>
      <w:r w:rsidRPr="00FE2BA2">
        <w:t>for this event:</w:t>
      </w:r>
    </w:p>
    <w:p w14:paraId="2BBE725E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remove the concerned </w:t>
      </w:r>
      <w:r w:rsidRPr="00FE2BA2">
        <w:rPr>
          <w:lang w:eastAsia="zh-CN"/>
        </w:rPr>
        <w:t>CSI-RS resource</w:t>
      </w:r>
      <w:r w:rsidRPr="00FE2BA2">
        <w:t xml:space="preserve">(s) in the </w:t>
      </w:r>
      <w:proofErr w:type="spellStart"/>
      <w:r w:rsidRPr="00FE2BA2">
        <w:rPr>
          <w:i/>
          <w:lang w:eastAsia="zh-CN"/>
        </w:rPr>
        <w:t>csi</w:t>
      </w:r>
      <w:proofErr w:type="spellEnd"/>
      <w:r w:rsidRPr="00FE2BA2">
        <w:rPr>
          <w:i/>
          <w:lang w:eastAsia="zh-CN"/>
        </w:rPr>
        <w:t>-RS-</w:t>
      </w:r>
      <w:proofErr w:type="spellStart"/>
      <w:r w:rsidRPr="00FE2BA2">
        <w:rPr>
          <w:i/>
          <w:lang w:eastAsia="zh-CN"/>
        </w:rPr>
        <w:t>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443639C5" w14:textId="77777777" w:rsidR="00F660A5" w:rsidRPr="00FE2BA2" w:rsidRDefault="00F660A5" w:rsidP="00F660A5">
      <w:pPr>
        <w:pStyle w:val="B3"/>
      </w:pPr>
      <w:r w:rsidRPr="00FE2BA2">
        <w:lastRenderedPageBreak/>
        <w:t>3&gt;</w:t>
      </w:r>
      <w:r w:rsidRPr="00FE2BA2">
        <w:tab/>
        <w:t xml:space="preserve">if </w:t>
      </w:r>
      <w:r w:rsidRPr="00FE2BA2">
        <w:rPr>
          <w:i/>
          <w:lang w:eastAsia="zh-CN"/>
        </w:rPr>
        <w:t>c1-R</w:t>
      </w:r>
      <w:r w:rsidRPr="00FE2BA2">
        <w:rPr>
          <w:i/>
        </w:rPr>
        <w:t>eportOnLeave</w:t>
      </w:r>
      <w:r w:rsidRPr="00FE2BA2">
        <w:t xml:space="preserve"> is set to </w:t>
      </w:r>
      <w:r w:rsidRPr="00FE2BA2">
        <w:rPr>
          <w:i/>
        </w:rPr>
        <w:t>TRUE</w:t>
      </w:r>
      <w:r w:rsidRPr="00FE2BA2">
        <w:t xml:space="preserve"> for the corresponding reporting configuration or if </w:t>
      </w:r>
      <w:r w:rsidRPr="00FE2BA2">
        <w:rPr>
          <w:i/>
          <w:lang w:eastAsia="zh-CN"/>
        </w:rPr>
        <w:t>c2-R</w:t>
      </w:r>
      <w:r w:rsidRPr="00FE2BA2">
        <w:rPr>
          <w:i/>
        </w:rPr>
        <w:t>eportOnLeave</w:t>
      </w:r>
      <w:r w:rsidRPr="00FE2BA2">
        <w:t xml:space="preserve"> is set to </w:t>
      </w:r>
      <w:r w:rsidRPr="00FE2BA2">
        <w:rPr>
          <w:i/>
        </w:rPr>
        <w:t>TRUE</w:t>
      </w:r>
      <w:r w:rsidRPr="00FE2BA2">
        <w:t xml:space="preserve"> for the corresponding reporting configuration:</w:t>
      </w:r>
    </w:p>
    <w:p w14:paraId="6F530831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initiate the measurement reporting procedure, as specified in 5.5.5;</w:t>
      </w:r>
    </w:p>
    <w:p w14:paraId="5F6E2088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</w:t>
      </w:r>
      <w:proofErr w:type="spellStart"/>
      <w:r w:rsidRPr="00FE2BA2">
        <w:rPr>
          <w:i/>
          <w:lang w:eastAsia="zh-CN"/>
        </w:rPr>
        <w:t>csi</w:t>
      </w:r>
      <w:proofErr w:type="spellEnd"/>
      <w:r w:rsidRPr="00FE2BA2">
        <w:rPr>
          <w:i/>
          <w:lang w:eastAsia="zh-CN"/>
        </w:rPr>
        <w:t>-RS-</w:t>
      </w:r>
      <w:proofErr w:type="spellStart"/>
      <w:r w:rsidRPr="00FE2BA2">
        <w:rPr>
          <w:i/>
          <w:lang w:eastAsia="zh-CN"/>
        </w:rPr>
        <w:t>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>is empty:</w:t>
      </w:r>
    </w:p>
    <w:p w14:paraId="1EE2EE6E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remove the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02E1B075" w14:textId="77777777" w:rsidR="00F660A5" w:rsidRPr="00FE2BA2" w:rsidRDefault="00F660A5" w:rsidP="00F660A5">
      <w:pPr>
        <w:pStyle w:val="B4"/>
        <w:rPr>
          <w:lang w:eastAsia="zh-CN"/>
        </w:rPr>
      </w:pPr>
      <w:r w:rsidRPr="00FE2BA2">
        <w:t>4&gt;</w:t>
      </w:r>
      <w:r w:rsidRPr="00FE2BA2">
        <w:tab/>
        <w:t xml:space="preserve">stop the periodical reporting timer for this </w:t>
      </w:r>
      <w:proofErr w:type="spellStart"/>
      <w:r w:rsidRPr="00FE2BA2">
        <w:rPr>
          <w:i/>
        </w:rPr>
        <w:t>measId</w:t>
      </w:r>
      <w:proofErr w:type="spellEnd"/>
      <w:r w:rsidRPr="00FE2BA2">
        <w:t>, if running;</w:t>
      </w:r>
    </w:p>
    <w:p w14:paraId="273B185A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for one or more </w:t>
      </w:r>
      <w:r w:rsidRPr="00FE2BA2">
        <w:rPr>
          <w:lang w:eastAsia="zh-CN"/>
        </w:rPr>
        <w:t xml:space="preserve">applicable </w:t>
      </w:r>
      <w:r w:rsidRPr="00FE2BA2">
        <w:t xml:space="preserve">transmission resource pools for all measurements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while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does not include a measurement reporting entry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 xml:space="preserve">(a first </w:t>
      </w:r>
      <w:r w:rsidRPr="00FE2BA2">
        <w:rPr>
          <w:lang w:eastAsia="zh-CN"/>
        </w:rPr>
        <w:t xml:space="preserve">transmission resource pool </w:t>
      </w:r>
      <w:r w:rsidRPr="00FE2BA2">
        <w:t>triggers the event):</w:t>
      </w:r>
    </w:p>
    <w:p w14:paraId="2121EFBE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2DF71B99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7BEA92AC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</w:t>
      </w:r>
      <w:r w:rsidRPr="00FE2BA2">
        <w:rPr>
          <w:lang w:eastAsia="zh-CN"/>
        </w:rPr>
        <w:t>the concerned transmission resource pool(s)</w:t>
      </w:r>
      <w:r w:rsidRPr="00FE2BA2">
        <w:t xml:space="preserve"> in the </w:t>
      </w:r>
      <w:proofErr w:type="spellStart"/>
      <w:r w:rsidRPr="00FE2BA2">
        <w:rPr>
          <w:rFonts w:cs="Courier New"/>
          <w:i/>
          <w:szCs w:val="16"/>
          <w:lang w:eastAsia="zh-CN"/>
        </w:rPr>
        <w:t>poolsTriggeredList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109C55F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1EE5B524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entry condition applicable for 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>, is fulfilled for one or more</w:t>
      </w:r>
      <w:r w:rsidRPr="00FE2BA2">
        <w:rPr>
          <w:lang w:eastAsia="zh-CN"/>
        </w:rPr>
        <w:t xml:space="preserve"> applicable</w:t>
      </w:r>
      <w:r w:rsidRPr="00FE2BA2">
        <w:t xml:space="preserve"> transmission resource pools not included in the </w:t>
      </w:r>
      <w:proofErr w:type="spellStart"/>
      <w:r w:rsidRPr="00FE2BA2">
        <w:rPr>
          <w:rFonts w:cs="Courier New"/>
          <w:i/>
          <w:szCs w:val="16"/>
          <w:lang w:eastAsia="zh-CN"/>
        </w:rPr>
        <w:t>poolsTriggeredList</w:t>
      </w:r>
      <w:proofErr w:type="spellEnd"/>
      <w:r w:rsidRPr="00FE2BA2">
        <w:t xml:space="preserve"> for all measurements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t xml:space="preserve"> defined for this event within the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 (a subsequent </w:t>
      </w:r>
      <w:r w:rsidRPr="00FE2BA2">
        <w:rPr>
          <w:lang w:eastAsia="zh-CN"/>
        </w:rPr>
        <w:t>transmission resource pool</w:t>
      </w:r>
      <w:r w:rsidRPr="00FE2BA2">
        <w:t xml:space="preserve"> triggers the event):</w:t>
      </w:r>
    </w:p>
    <w:p w14:paraId="6D62E1A5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0577604B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the concerned </w:t>
      </w:r>
      <w:r w:rsidRPr="00FE2BA2">
        <w:rPr>
          <w:lang w:eastAsia="zh-CN"/>
        </w:rPr>
        <w:t>transmission resource pool(s)</w:t>
      </w:r>
      <w:r w:rsidRPr="00FE2BA2">
        <w:t xml:space="preserve"> in the </w:t>
      </w:r>
      <w:proofErr w:type="spellStart"/>
      <w:r w:rsidRPr="00FE2BA2">
        <w:rPr>
          <w:rFonts w:cs="Courier New"/>
          <w:i/>
          <w:szCs w:val="16"/>
          <w:lang w:eastAsia="zh-CN"/>
        </w:rPr>
        <w:t>poolsTriggeredList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4FB5DFB5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0F540104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leaving condition applicable for this event is fulfilled for one or more </w:t>
      </w:r>
      <w:r w:rsidRPr="00FE2BA2">
        <w:rPr>
          <w:lang w:eastAsia="zh-CN"/>
        </w:rPr>
        <w:t xml:space="preserve">applicable </w:t>
      </w:r>
      <w:r w:rsidRPr="00FE2BA2">
        <w:t xml:space="preserve">transmission resource pools included in the </w:t>
      </w:r>
      <w:proofErr w:type="spellStart"/>
      <w:r w:rsidRPr="00FE2BA2">
        <w:rPr>
          <w:rFonts w:cs="Courier New"/>
          <w:i/>
          <w:szCs w:val="16"/>
          <w:lang w:eastAsia="zh-CN"/>
        </w:rPr>
        <w:t>poolsTriggeredList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for all measurements taken during </w:t>
      </w:r>
      <w:proofErr w:type="spellStart"/>
      <w:r w:rsidRPr="00FE2BA2">
        <w:rPr>
          <w:i/>
        </w:rPr>
        <w:t>timeToTrigger</w:t>
      </w:r>
      <w:proofErr w:type="spellEnd"/>
      <w:r w:rsidRPr="00FE2BA2">
        <w:rPr>
          <w:i/>
        </w:rPr>
        <w:t xml:space="preserve"> </w:t>
      </w:r>
      <w:r w:rsidRPr="00FE2BA2">
        <w:t xml:space="preserve">defined within the </w:t>
      </w:r>
      <w:r w:rsidRPr="00FE2BA2">
        <w:rPr>
          <w:i/>
          <w:noProof/>
        </w:rPr>
        <w:t xml:space="preserve">VarMeasConfig </w:t>
      </w:r>
      <w:r w:rsidRPr="00FE2BA2">
        <w:t>for this event:</w:t>
      </w:r>
    </w:p>
    <w:p w14:paraId="24B7BD43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remove </w:t>
      </w:r>
      <w:r w:rsidRPr="00FE2BA2">
        <w:rPr>
          <w:lang w:eastAsia="zh-CN"/>
        </w:rPr>
        <w:t>the concerned transmission resource pool(s)</w:t>
      </w:r>
      <w:r w:rsidRPr="00FE2BA2">
        <w:t xml:space="preserve"> from the </w:t>
      </w:r>
      <w:proofErr w:type="spellStart"/>
      <w:r w:rsidRPr="00FE2BA2">
        <w:rPr>
          <w:rFonts w:cs="Courier New"/>
          <w:i/>
          <w:szCs w:val="16"/>
          <w:lang w:eastAsia="zh-CN"/>
        </w:rPr>
        <w:t>poolsTriggeredList</w:t>
      </w:r>
      <w:r w:rsidRPr="00FE2BA2">
        <w:t>defined</w:t>
      </w:r>
      <w:proofErr w:type="spellEnd"/>
      <w:r w:rsidRPr="00FE2BA2">
        <w:t xml:space="preserve">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37E47FC4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</w:t>
      </w:r>
      <w:proofErr w:type="spellStart"/>
      <w:r w:rsidRPr="00FE2BA2">
        <w:rPr>
          <w:rFonts w:cs="Courier New"/>
          <w:i/>
          <w:szCs w:val="16"/>
          <w:lang w:eastAsia="zh-CN"/>
        </w:rPr>
        <w:t>poolsTriggeredList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rPr>
          <w:i/>
        </w:rPr>
        <w:t xml:space="preserve"> </w:t>
      </w:r>
      <w:r w:rsidRPr="00FE2BA2">
        <w:t>is empty:</w:t>
      </w:r>
    </w:p>
    <w:p w14:paraId="54066688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remove the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14985191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stop the periodical reporting timer for this </w:t>
      </w:r>
      <w:proofErr w:type="spellStart"/>
      <w:r w:rsidRPr="00FE2BA2">
        <w:rPr>
          <w:i/>
        </w:rPr>
        <w:t>measId</w:t>
      </w:r>
      <w:proofErr w:type="spellEnd"/>
      <w:r w:rsidRPr="00FE2BA2">
        <w:t>, if running;</w:t>
      </w:r>
    </w:p>
    <w:p w14:paraId="327DD934" w14:textId="77777777" w:rsidR="00F660A5" w:rsidRPr="00FE2BA2" w:rsidRDefault="00F660A5" w:rsidP="00F660A5">
      <w:pPr>
        <w:pStyle w:val="NO"/>
      </w:pPr>
      <w:r w:rsidRPr="00FE2BA2">
        <w:lastRenderedPageBreak/>
        <w:t>NOTE 1:</w:t>
      </w:r>
      <w:r w:rsidRPr="00FE2BA2">
        <w:tab/>
        <w:t>Void.</w:t>
      </w:r>
    </w:p>
    <w:p w14:paraId="21027C34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is set to </w:t>
      </w:r>
      <w:r w:rsidRPr="00FE2BA2">
        <w:rPr>
          <w:i/>
        </w:rPr>
        <w:t>event</w:t>
      </w:r>
      <w:r w:rsidRPr="00FE2BA2">
        <w:t xml:space="preserve"> and if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is set to </w:t>
      </w:r>
      <w:r w:rsidRPr="00FE2BA2">
        <w:rPr>
          <w:i/>
        </w:rPr>
        <w:t>eventH1</w:t>
      </w:r>
      <w:r w:rsidRPr="00FE2BA2">
        <w:t xml:space="preserve"> or </w:t>
      </w:r>
      <w:r w:rsidRPr="00FE2BA2">
        <w:rPr>
          <w:i/>
        </w:rPr>
        <w:t>eventH2</w:t>
      </w:r>
      <w:r w:rsidRPr="00FE2BA2">
        <w:t xml:space="preserve"> and if the</w:t>
      </w:r>
      <w:r w:rsidRPr="00FE2BA2">
        <w:rPr>
          <w:rFonts w:eastAsia="맑은 고딕"/>
          <w:lang w:eastAsia="ko-KR"/>
        </w:rPr>
        <w:t xml:space="preserve"> entering condition applicable for </w:t>
      </w:r>
      <w:r w:rsidRPr="00FE2BA2">
        <w:t xml:space="preserve">this event, i.e. the event corresponding with the </w:t>
      </w:r>
      <w:proofErr w:type="spellStart"/>
      <w:r w:rsidRPr="00FE2BA2">
        <w:rPr>
          <w:i/>
        </w:rPr>
        <w:t>eventId</w:t>
      </w:r>
      <w:proofErr w:type="spellEnd"/>
      <w:r w:rsidRPr="00FE2BA2">
        <w:t xml:space="preserve"> of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within </w:t>
      </w:r>
      <w:proofErr w:type="spellStart"/>
      <w:r w:rsidRPr="00FE2BA2">
        <w:rPr>
          <w:i/>
        </w:rPr>
        <w:t>VarMeasConfig</w:t>
      </w:r>
      <w:proofErr w:type="spellEnd"/>
      <w:r w:rsidRPr="00FE2BA2">
        <w:t xml:space="preserve">, is fulfilled during </w:t>
      </w:r>
      <w:proofErr w:type="spellStart"/>
      <w:r w:rsidRPr="00FE2BA2">
        <w:rPr>
          <w:i/>
        </w:rPr>
        <w:t>timeToTrigger</w:t>
      </w:r>
      <w:proofErr w:type="spellEnd"/>
      <w:r w:rsidRPr="00FE2BA2">
        <w:rPr>
          <w:i/>
        </w:rPr>
        <w:t xml:space="preserve"> </w:t>
      </w:r>
      <w:r w:rsidRPr="00FE2BA2">
        <w:t xml:space="preserve">defined within the </w:t>
      </w:r>
      <w:r w:rsidRPr="00FE2BA2">
        <w:rPr>
          <w:i/>
          <w:noProof/>
        </w:rPr>
        <w:t xml:space="preserve">VarMeasConfig </w:t>
      </w:r>
      <w:r w:rsidRPr="00FE2BA2">
        <w:t xml:space="preserve">for this event, while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does not include a measurement reporting entry for this </w:t>
      </w:r>
      <w:proofErr w:type="spellStart"/>
      <w:r w:rsidRPr="00FE2BA2">
        <w:rPr>
          <w:i/>
        </w:rPr>
        <w:t>measId</w:t>
      </w:r>
      <w:proofErr w:type="spellEnd"/>
      <w:r w:rsidRPr="00FE2BA2">
        <w:t>:</w:t>
      </w:r>
    </w:p>
    <w:p w14:paraId="7763A856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453DD617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704B0B17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09F5704A" w14:textId="77777777" w:rsidR="00F660A5" w:rsidRPr="00FE2BA2" w:rsidRDefault="00F660A5" w:rsidP="00F660A5">
      <w:pPr>
        <w:pStyle w:val="B2"/>
        <w:rPr>
          <w:noProof/>
          <w:lang w:eastAsia="x-none"/>
        </w:rPr>
      </w:pPr>
      <w:r w:rsidRPr="00FE2BA2">
        <w:rPr>
          <w:rFonts w:eastAsia="맑은 고딕"/>
          <w:lang w:eastAsia="x-none"/>
        </w:rPr>
        <w:t>2&gt;</w:t>
      </w:r>
      <w:r w:rsidRPr="00FE2BA2">
        <w:rPr>
          <w:rFonts w:eastAsia="맑은 고딕"/>
          <w:lang w:eastAsia="x-none"/>
        </w:rPr>
        <w:tab/>
        <w:t xml:space="preserve">if the </w:t>
      </w:r>
      <w:proofErr w:type="spellStart"/>
      <w:r w:rsidRPr="00FE2BA2">
        <w:rPr>
          <w:rFonts w:eastAsia="맑은 고딕"/>
          <w:i/>
          <w:lang w:eastAsia="x-none"/>
        </w:rPr>
        <w:t>triggerType</w:t>
      </w:r>
      <w:proofErr w:type="spellEnd"/>
      <w:r w:rsidRPr="00FE2BA2">
        <w:rPr>
          <w:rFonts w:eastAsia="맑은 고딕"/>
          <w:lang w:eastAsia="x-none"/>
        </w:rPr>
        <w:t xml:space="preserve"> is set to </w:t>
      </w:r>
      <w:r w:rsidRPr="00FE2BA2">
        <w:rPr>
          <w:rFonts w:eastAsia="맑은 고딕"/>
          <w:i/>
          <w:lang w:eastAsia="x-none"/>
        </w:rPr>
        <w:t>event</w:t>
      </w:r>
      <w:r w:rsidRPr="00FE2BA2">
        <w:rPr>
          <w:rFonts w:eastAsia="맑은 고딕"/>
          <w:lang w:eastAsia="x-none"/>
        </w:rPr>
        <w:t xml:space="preserve"> and </w:t>
      </w:r>
      <w:r w:rsidRPr="00FE2BA2">
        <w:rPr>
          <w:lang w:eastAsia="x-none"/>
        </w:rPr>
        <w:t xml:space="preserve">if the </w:t>
      </w:r>
      <w:proofErr w:type="spellStart"/>
      <w:r w:rsidRPr="00FE2BA2">
        <w:rPr>
          <w:i/>
          <w:lang w:eastAsia="x-none"/>
        </w:rPr>
        <w:t>eventId</w:t>
      </w:r>
      <w:proofErr w:type="spellEnd"/>
      <w:r w:rsidRPr="00FE2BA2">
        <w:rPr>
          <w:lang w:eastAsia="x-none"/>
        </w:rPr>
        <w:t xml:space="preserve"> is set to </w:t>
      </w:r>
      <w:r w:rsidRPr="00FE2BA2">
        <w:rPr>
          <w:i/>
          <w:lang w:eastAsia="x-none"/>
        </w:rPr>
        <w:t>eventH1</w:t>
      </w:r>
      <w:r w:rsidRPr="00FE2BA2">
        <w:rPr>
          <w:lang w:eastAsia="x-none"/>
        </w:rPr>
        <w:t xml:space="preserve"> or </w:t>
      </w:r>
      <w:r w:rsidRPr="00FE2BA2">
        <w:rPr>
          <w:i/>
          <w:lang w:eastAsia="x-none"/>
        </w:rPr>
        <w:t>eventH2</w:t>
      </w:r>
      <w:r w:rsidRPr="00FE2BA2">
        <w:rPr>
          <w:lang w:eastAsia="x-none"/>
        </w:rPr>
        <w:t xml:space="preserve"> and if the</w:t>
      </w:r>
      <w:r w:rsidRPr="00FE2BA2">
        <w:rPr>
          <w:rFonts w:eastAsia="맑은 고딕"/>
          <w:lang w:eastAsia="x-none"/>
        </w:rPr>
        <w:t xml:space="preserve"> leaving condition applicable for </w:t>
      </w:r>
      <w:r w:rsidRPr="00FE2BA2">
        <w:rPr>
          <w:lang w:eastAsia="x-none"/>
        </w:rPr>
        <w:t xml:space="preserve">this event, i.e. the event corresponding with the </w:t>
      </w:r>
      <w:proofErr w:type="spellStart"/>
      <w:r w:rsidRPr="00FE2BA2">
        <w:rPr>
          <w:i/>
          <w:lang w:eastAsia="x-none"/>
        </w:rPr>
        <w:t>eventId</w:t>
      </w:r>
      <w:proofErr w:type="spellEnd"/>
      <w:r w:rsidRPr="00FE2BA2">
        <w:rPr>
          <w:lang w:eastAsia="x-none"/>
        </w:rPr>
        <w:t xml:space="preserve"> of the corresponding </w:t>
      </w:r>
      <w:proofErr w:type="spellStart"/>
      <w:r w:rsidRPr="00FE2BA2">
        <w:rPr>
          <w:i/>
          <w:lang w:eastAsia="x-none"/>
        </w:rPr>
        <w:t>reportConfig</w:t>
      </w:r>
      <w:proofErr w:type="spellEnd"/>
      <w:r w:rsidRPr="00FE2BA2">
        <w:rPr>
          <w:lang w:eastAsia="x-none"/>
        </w:rPr>
        <w:t xml:space="preserve"> within </w:t>
      </w:r>
      <w:proofErr w:type="spellStart"/>
      <w:r w:rsidRPr="00FE2BA2">
        <w:rPr>
          <w:i/>
          <w:lang w:eastAsia="x-none"/>
        </w:rPr>
        <w:t>VarMeasConfig</w:t>
      </w:r>
      <w:proofErr w:type="spellEnd"/>
      <w:r w:rsidRPr="00FE2BA2">
        <w:rPr>
          <w:lang w:eastAsia="x-none"/>
        </w:rPr>
        <w:t xml:space="preserve">, is fulfilled during </w:t>
      </w:r>
      <w:proofErr w:type="spellStart"/>
      <w:r w:rsidRPr="00FE2BA2">
        <w:rPr>
          <w:i/>
          <w:lang w:eastAsia="x-none"/>
        </w:rPr>
        <w:t>timeToTrigger</w:t>
      </w:r>
      <w:proofErr w:type="spellEnd"/>
      <w:r w:rsidRPr="00FE2BA2">
        <w:rPr>
          <w:i/>
          <w:lang w:eastAsia="x-none"/>
        </w:rPr>
        <w:t xml:space="preserve"> </w:t>
      </w:r>
      <w:r w:rsidRPr="00FE2BA2">
        <w:rPr>
          <w:lang w:eastAsia="x-none"/>
        </w:rPr>
        <w:t xml:space="preserve">defined within the </w:t>
      </w:r>
      <w:r w:rsidRPr="00FE2BA2">
        <w:rPr>
          <w:i/>
          <w:noProof/>
          <w:lang w:eastAsia="x-none"/>
        </w:rPr>
        <w:t>VarMeasConfig</w:t>
      </w:r>
      <w:r w:rsidRPr="00FE2BA2">
        <w:rPr>
          <w:noProof/>
          <w:lang w:eastAsia="x-none"/>
        </w:rPr>
        <w:t xml:space="preserve"> for this event:</w:t>
      </w:r>
    </w:p>
    <w:p w14:paraId="27E16EF9" w14:textId="77777777" w:rsidR="00F660A5" w:rsidRPr="00FE2BA2" w:rsidRDefault="00F660A5" w:rsidP="00F660A5">
      <w:pPr>
        <w:pStyle w:val="B3"/>
        <w:rPr>
          <w:rFonts w:eastAsia="맑은 고딕"/>
          <w:lang w:eastAsia="x-none"/>
        </w:rPr>
      </w:pPr>
      <w:r w:rsidRPr="00FE2BA2">
        <w:rPr>
          <w:noProof/>
          <w:lang w:eastAsia="x-none"/>
        </w:rPr>
        <w:t>3&gt;</w:t>
      </w:r>
      <w:r w:rsidRPr="00FE2BA2">
        <w:rPr>
          <w:noProof/>
          <w:lang w:eastAsia="x-none"/>
        </w:rPr>
        <w:tab/>
        <w:t xml:space="preserve">remove the measurement reporting entry within the </w:t>
      </w:r>
      <w:r w:rsidRPr="00FE2BA2">
        <w:rPr>
          <w:i/>
          <w:noProof/>
          <w:lang w:eastAsia="x-none"/>
        </w:rPr>
        <w:t>VarMeasReportList</w:t>
      </w:r>
      <w:r w:rsidRPr="00FE2BA2">
        <w:rPr>
          <w:noProof/>
          <w:lang w:eastAsia="x-none"/>
        </w:rPr>
        <w:t xml:space="preserve"> for this </w:t>
      </w:r>
      <w:r w:rsidRPr="00FE2BA2">
        <w:rPr>
          <w:i/>
          <w:noProof/>
          <w:lang w:eastAsia="x-none"/>
        </w:rPr>
        <w:t>measId</w:t>
      </w:r>
      <w:r w:rsidRPr="00FE2BA2">
        <w:rPr>
          <w:noProof/>
          <w:lang w:eastAsia="x-none"/>
        </w:rPr>
        <w:t>;</w:t>
      </w:r>
    </w:p>
    <w:p w14:paraId="0E6B00C1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</w:t>
      </w:r>
      <w:proofErr w:type="spellStart"/>
      <w:r w:rsidRPr="00FE2BA2">
        <w:rPr>
          <w:i/>
          <w:lang w:eastAsia="zh-CN"/>
        </w:rPr>
        <w:t>measRSSI-ReportConfig</w:t>
      </w:r>
      <w:proofErr w:type="spellEnd"/>
      <w:r w:rsidRPr="00FE2BA2">
        <w:t xml:space="preserve"> is</w:t>
      </w:r>
      <w:r w:rsidRPr="00FE2BA2">
        <w:rPr>
          <w:lang w:eastAsia="zh-CN"/>
        </w:rPr>
        <w:t xml:space="preserve"> included</w:t>
      </w:r>
      <w:r w:rsidRPr="00FE2BA2">
        <w:t xml:space="preserve"> and if a (first) measurement result is available:</w:t>
      </w:r>
    </w:p>
    <w:p w14:paraId="3A08ABBA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9B0E093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11A457B9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 as specified in 5.5.5 immediately when RSSI sample values are reported by the physical layer after the first L1 measurement duration;</w:t>
      </w:r>
    </w:p>
    <w:p w14:paraId="68C61278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</w:t>
      </w:r>
      <w:proofErr w:type="spellStart"/>
      <w:r w:rsidRPr="00FE2BA2">
        <w:rPr>
          <w:i/>
          <w:lang w:eastAsia="zh-CN"/>
        </w:rPr>
        <w:t>measRSSI-ReportConfigNR</w:t>
      </w:r>
      <w:proofErr w:type="spellEnd"/>
      <w:r w:rsidRPr="00FE2BA2">
        <w:t xml:space="preserve"> is</w:t>
      </w:r>
      <w:r w:rsidRPr="00FE2BA2">
        <w:rPr>
          <w:lang w:eastAsia="zh-CN"/>
        </w:rPr>
        <w:t xml:space="preserve"> included</w:t>
      </w:r>
      <w:r w:rsidRPr="00FE2BA2">
        <w:t xml:space="preserve"> and if a (first) measurement result is available:</w:t>
      </w:r>
    </w:p>
    <w:p w14:paraId="11BF83A0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B295887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7C363737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 as specified in 5.5.5 immediately when RSSI sample values are reported by the physical layer after the first L1 measurement duration;</w:t>
      </w:r>
    </w:p>
    <w:p w14:paraId="46F122B4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</w:r>
      <w:r w:rsidRPr="00FE2BA2">
        <w:rPr>
          <w:lang w:eastAsia="zh-CN"/>
        </w:rPr>
        <w:t xml:space="preserve">else </w:t>
      </w:r>
      <w:r w:rsidRPr="00FE2BA2">
        <w:t xml:space="preserve">if the </w:t>
      </w:r>
      <w:r w:rsidRPr="00FE2BA2">
        <w:rPr>
          <w:i/>
        </w:rPr>
        <w:t>purpose</w:t>
      </w:r>
      <w:r w:rsidRPr="00FE2BA2">
        <w:t xml:space="preserve"> is included and set to </w:t>
      </w:r>
      <w:proofErr w:type="spellStart"/>
      <w:r w:rsidRPr="00FE2BA2">
        <w:rPr>
          <w:i/>
        </w:rPr>
        <w:t>reportStrongestCells</w:t>
      </w:r>
      <w:proofErr w:type="spellEnd"/>
      <w:r w:rsidRPr="00FE2BA2">
        <w:rPr>
          <w:i/>
        </w:rPr>
        <w:t>,</w:t>
      </w:r>
      <w:r w:rsidRPr="00FE2BA2">
        <w:t xml:space="preserve"> </w:t>
      </w:r>
      <w:proofErr w:type="spellStart"/>
      <w:r w:rsidRPr="00FE2BA2">
        <w:rPr>
          <w:i/>
        </w:rPr>
        <w:t>reportStrongestCellsForSON</w:t>
      </w:r>
      <w:proofErr w:type="spellEnd"/>
      <w:r w:rsidRPr="00FE2BA2">
        <w:t xml:space="preserve">, </w:t>
      </w:r>
      <w:proofErr w:type="spellStart"/>
      <w:r w:rsidRPr="00FE2BA2">
        <w:rPr>
          <w:i/>
        </w:rPr>
        <w:t>reportLocation</w:t>
      </w:r>
      <w:proofErr w:type="spellEnd"/>
      <w:r w:rsidRPr="00FE2BA2">
        <w:rPr>
          <w:i/>
        </w:rPr>
        <w:t xml:space="preserve"> </w:t>
      </w:r>
      <w:proofErr w:type="spellStart"/>
      <w:r w:rsidRPr="00FE2BA2">
        <w:rPr>
          <w:i/>
        </w:rPr>
        <w:t>sidelink</w:t>
      </w:r>
      <w:proofErr w:type="spellEnd"/>
      <w:r w:rsidRPr="00FE2BA2">
        <w:rPr>
          <w:i/>
        </w:rPr>
        <w:t xml:space="preserve"> </w:t>
      </w:r>
      <w:r w:rsidRPr="00FE2BA2">
        <w:t>or</w:t>
      </w:r>
      <w:r w:rsidRPr="00FE2BA2">
        <w:rPr>
          <w:i/>
        </w:rPr>
        <w:t xml:space="preserve"> sensing</w:t>
      </w:r>
      <w:r w:rsidRPr="00FE2BA2">
        <w:t xml:space="preserve"> and if a (first) measurement result is available:</w:t>
      </w:r>
    </w:p>
    <w:p w14:paraId="2BCD389F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7B01EE72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14257E95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</w:t>
      </w:r>
      <w:r w:rsidRPr="00FE2BA2">
        <w:rPr>
          <w:i/>
        </w:rPr>
        <w:t>purpose</w:t>
      </w:r>
      <w:r w:rsidRPr="00FE2BA2">
        <w:t xml:space="preserve"> is set to </w:t>
      </w:r>
      <w:proofErr w:type="spellStart"/>
      <w:r w:rsidRPr="00FE2BA2">
        <w:rPr>
          <w:i/>
        </w:rPr>
        <w:t>reportStrongestCells</w:t>
      </w:r>
      <w:proofErr w:type="spellEnd"/>
      <w:r w:rsidRPr="00FE2BA2">
        <w:rPr>
          <w:i/>
          <w:lang w:eastAsia="ko-KR"/>
        </w:rPr>
        <w:t xml:space="preserve"> </w:t>
      </w:r>
      <w:r w:rsidRPr="00FE2BA2">
        <w:t>and</w:t>
      </w:r>
      <w:r w:rsidRPr="00FE2BA2">
        <w:rPr>
          <w:i/>
        </w:rPr>
        <w:t xml:space="preserve"> </w:t>
      </w:r>
      <w:proofErr w:type="spellStart"/>
      <w:r w:rsidRPr="00FE2BA2">
        <w:rPr>
          <w:i/>
        </w:rPr>
        <w:t>reportStrongestCSI</w:t>
      </w:r>
      <w:proofErr w:type="spellEnd"/>
      <w:r w:rsidRPr="00FE2BA2">
        <w:rPr>
          <w:i/>
        </w:rPr>
        <w:t>-RS</w:t>
      </w:r>
      <w:r w:rsidRPr="00FE2BA2">
        <w:rPr>
          <w:i/>
          <w:lang w:eastAsia="zh-CN"/>
        </w:rPr>
        <w:t>s</w:t>
      </w:r>
      <w:r w:rsidRPr="00FE2BA2">
        <w:rPr>
          <w:i/>
        </w:rPr>
        <w:t xml:space="preserve"> </w:t>
      </w:r>
      <w:r w:rsidRPr="00FE2BA2">
        <w:t xml:space="preserve">is set to </w:t>
      </w:r>
      <w:r w:rsidRPr="00FE2BA2">
        <w:rPr>
          <w:i/>
        </w:rPr>
        <w:t>FALSE</w:t>
      </w:r>
      <w:r w:rsidRPr="00FE2BA2">
        <w:t>:</w:t>
      </w:r>
    </w:p>
    <w:p w14:paraId="7D75D4A5" w14:textId="77777777" w:rsidR="00F660A5" w:rsidRPr="00FE2BA2" w:rsidRDefault="00F660A5" w:rsidP="00F660A5">
      <w:pPr>
        <w:pStyle w:val="B4"/>
      </w:pPr>
      <w:r w:rsidRPr="00FE2BA2">
        <w:lastRenderedPageBreak/>
        <w:t>4&gt;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rPr>
          <w:i/>
        </w:rPr>
        <w:t xml:space="preserve"> </w:t>
      </w:r>
      <w:r w:rsidRPr="00FE2BA2">
        <w:t xml:space="preserve">is set to </w:t>
      </w:r>
      <w:r w:rsidRPr="00FE2BA2">
        <w:rPr>
          <w:i/>
        </w:rPr>
        <w:t>periodical</w:t>
      </w:r>
      <w:r w:rsidRPr="00FE2BA2">
        <w:t xml:space="preserve"> and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the </w:t>
      </w:r>
      <w:proofErr w:type="spellStart"/>
      <w:r w:rsidRPr="00FE2BA2">
        <w:rPr>
          <w:i/>
        </w:rPr>
        <w:t>ul-DelayConfig</w:t>
      </w:r>
      <w:proofErr w:type="spellEnd"/>
      <w:r w:rsidRPr="00FE2BA2">
        <w:t>:</w:t>
      </w:r>
    </w:p>
    <w:p w14:paraId="2C6BB8D3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>initiate the measurement reporting procedure, as specified in 5.5.5, immediately after a first measurement result is provided by lower layers;</w:t>
      </w:r>
    </w:p>
    <w:p w14:paraId="3B9E4C4C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if the </w:t>
      </w:r>
      <w:proofErr w:type="spellStart"/>
      <w:r w:rsidRPr="00FE2BA2">
        <w:rPr>
          <w:i/>
        </w:rPr>
        <w:t>triggerType</w:t>
      </w:r>
      <w:proofErr w:type="spellEnd"/>
      <w:r w:rsidRPr="00FE2BA2">
        <w:rPr>
          <w:i/>
        </w:rPr>
        <w:t xml:space="preserve"> </w:t>
      </w:r>
      <w:r w:rsidRPr="00FE2BA2">
        <w:t xml:space="preserve">is set to </w:t>
      </w:r>
      <w:r w:rsidRPr="00FE2BA2">
        <w:rPr>
          <w:i/>
        </w:rPr>
        <w:t>periodical</w:t>
      </w:r>
      <w:r w:rsidRPr="00FE2BA2">
        <w:t xml:space="preserve"> and the corresponding </w:t>
      </w:r>
      <w:proofErr w:type="spellStart"/>
      <w:r w:rsidRPr="00FE2BA2">
        <w:rPr>
          <w:i/>
        </w:rPr>
        <w:t>reportConfig</w:t>
      </w:r>
      <w:proofErr w:type="spellEnd"/>
      <w:r w:rsidRPr="00FE2BA2">
        <w:t xml:space="preserve"> includes the </w:t>
      </w:r>
      <w:proofErr w:type="spellStart"/>
      <w:r w:rsidRPr="00FE2BA2">
        <w:rPr>
          <w:i/>
        </w:rPr>
        <w:t>ul-DelayValueConfig</w:t>
      </w:r>
      <w:proofErr w:type="spellEnd"/>
      <w:r w:rsidRPr="00FE2BA2">
        <w:t>:</w:t>
      </w:r>
    </w:p>
    <w:p w14:paraId="42E1CAB0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>initiate the measurement reporting procedure, as specified in 5.5.5, immediately after a first measurement result is provided by lower layers of the associated DRB identity;</w:t>
      </w:r>
    </w:p>
    <w:p w14:paraId="6B299BED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else if the corresponding measurement object concerns WLAN:</w:t>
      </w:r>
    </w:p>
    <w:p w14:paraId="364FB2B5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2BA2">
        <w:t>PCell</w:t>
      </w:r>
      <w:proofErr w:type="spellEnd"/>
      <w:r w:rsidRPr="00FE2BA2">
        <w:t xml:space="preserve"> and for the applicable WLAN(s);</w:t>
      </w:r>
    </w:p>
    <w:p w14:paraId="2A879AE7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the </w:t>
      </w:r>
      <w:proofErr w:type="spellStart"/>
      <w:r w:rsidRPr="00FE2BA2">
        <w:rPr>
          <w:i/>
        </w:rPr>
        <w:t>reportAmount</w:t>
      </w:r>
      <w:proofErr w:type="spellEnd"/>
      <w:r w:rsidRPr="00FE2BA2">
        <w:t xml:space="preserve"> exceeds 1:</w:t>
      </w:r>
    </w:p>
    <w:p w14:paraId="2F4E5EE5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2BA2">
        <w:t>PCell</w:t>
      </w:r>
      <w:proofErr w:type="spellEnd"/>
      <w:r w:rsidRPr="00FE2BA2">
        <w:t>;</w:t>
      </w:r>
    </w:p>
    <w:p w14:paraId="6C9B3BE6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(i.e. the </w:t>
      </w:r>
      <w:proofErr w:type="spellStart"/>
      <w:r w:rsidRPr="00FE2BA2">
        <w:rPr>
          <w:i/>
        </w:rPr>
        <w:t>reportAmount</w:t>
      </w:r>
      <w:proofErr w:type="spellEnd"/>
      <w:r w:rsidRPr="00FE2BA2">
        <w:t xml:space="preserve"> is equal to 1):</w:t>
      </w:r>
    </w:p>
    <w:p w14:paraId="1A55D60D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2BA2">
        <w:t>PCell</w:t>
      </w:r>
      <w:proofErr w:type="spellEnd"/>
      <w:r w:rsidRPr="00FE2BA2">
        <w:t xml:space="preserve"> and for the strongest cell among the applicable cells, or becomes available for the pair of </w:t>
      </w:r>
      <w:proofErr w:type="spellStart"/>
      <w:r w:rsidRPr="00FE2BA2">
        <w:t>PCell</w:t>
      </w:r>
      <w:proofErr w:type="spellEnd"/>
      <w:r w:rsidRPr="00FE2BA2">
        <w:t xml:space="preserve"> and the </w:t>
      </w:r>
      <w:proofErr w:type="spellStart"/>
      <w:r w:rsidRPr="00FE2BA2">
        <w:t>PSCell</w:t>
      </w:r>
      <w:proofErr w:type="spellEnd"/>
      <w:r w:rsidRPr="00FE2BA2">
        <w:t xml:space="preserve"> in case of SSTD measurements, or becomes available for each requested pair of </w:t>
      </w:r>
      <w:proofErr w:type="spellStart"/>
      <w:r w:rsidRPr="00FE2BA2">
        <w:t>PCell</w:t>
      </w:r>
      <w:proofErr w:type="spellEnd"/>
      <w:r w:rsidRPr="00FE2BA2">
        <w:t xml:space="preserve"> and NR cell or the maximal measurement reporting delay as specified in TS 36.133 [16], clause 8.17.2.3 in case of SFTD measurements;</w:t>
      </w:r>
    </w:p>
    <w:p w14:paraId="6A016EFC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</w:t>
      </w:r>
      <w:r w:rsidRPr="00FE2BA2">
        <w:rPr>
          <w:i/>
        </w:rPr>
        <w:t>purpose</w:t>
      </w:r>
      <w:r w:rsidRPr="00FE2BA2">
        <w:t xml:space="preserve"> is set to </w:t>
      </w:r>
      <w:proofErr w:type="spellStart"/>
      <w:r w:rsidRPr="00FE2BA2">
        <w:rPr>
          <w:i/>
        </w:rPr>
        <w:t>reportLocation</w:t>
      </w:r>
      <w:proofErr w:type="spellEnd"/>
      <w:r w:rsidRPr="00FE2BA2">
        <w:t xml:space="preserve">, </w:t>
      </w:r>
      <w:proofErr w:type="spellStart"/>
      <w:r w:rsidRPr="00FE2BA2">
        <w:rPr>
          <w:i/>
        </w:rPr>
        <w:t>sidelink</w:t>
      </w:r>
      <w:proofErr w:type="spellEnd"/>
      <w:r w:rsidRPr="00FE2BA2">
        <w:rPr>
          <w:i/>
        </w:rPr>
        <w:t xml:space="preserve"> </w:t>
      </w:r>
      <w:r w:rsidRPr="00FE2BA2">
        <w:t xml:space="preserve">or </w:t>
      </w:r>
      <w:r w:rsidRPr="00FE2BA2">
        <w:rPr>
          <w:i/>
        </w:rPr>
        <w:t>sensing</w:t>
      </w:r>
      <w:r w:rsidRPr="00FE2BA2">
        <w:t>:</w:t>
      </w:r>
    </w:p>
    <w:p w14:paraId="540BB793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if the </w:t>
      </w:r>
      <w:r w:rsidRPr="00FE2BA2">
        <w:rPr>
          <w:i/>
        </w:rPr>
        <w:t>purpose</w:t>
      </w:r>
      <w:r w:rsidRPr="00FE2BA2">
        <w:t xml:space="preserve"> is set to </w:t>
      </w:r>
      <w:proofErr w:type="spellStart"/>
      <w:r w:rsidRPr="00FE2BA2">
        <w:rPr>
          <w:i/>
        </w:rPr>
        <w:t>reportLocation</w:t>
      </w:r>
      <w:proofErr w:type="spellEnd"/>
      <w:r w:rsidRPr="00FE2BA2">
        <w:t>:</w:t>
      </w:r>
    </w:p>
    <w:p w14:paraId="608E702C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initiate the measurement reporting procedure, as specified in 5.5.5, immediately after both the quantity to be reported for the </w:t>
      </w:r>
      <w:proofErr w:type="spellStart"/>
      <w:r w:rsidRPr="00FE2BA2">
        <w:t>PCell</w:t>
      </w:r>
      <w:proofErr w:type="spellEnd"/>
      <w:r w:rsidRPr="00FE2BA2">
        <w:t xml:space="preserve"> and the location information become available;</w:t>
      </w:r>
    </w:p>
    <w:p w14:paraId="537225CB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the </w:t>
      </w:r>
      <w:r w:rsidRPr="00FE2BA2">
        <w:rPr>
          <w:i/>
        </w:rPr>
        <w:t>purpose</w:t>
      </w:r>
      <w:r w:rsidRPr="00FE2BA2">
        <w:t xml:space="preserve"> is set to </w:t>
      </w:r>
      <w:proofErr w:type="spellStart"/>
      <w:r w:rsidRPr="00FE2BA2">
        <w:rPr>
          <w:i/>
        </w:rPr>
        <w:t>sidelink</w:t>
      </w:r>
      <w:proofErr w:type="spellEnd"/>
      <w:r w:rsidRPr="00FE2BA2">
        <w:t>:</w:t>
      </w:r>
    </w:p>
    <w:p w14:paraId="5D20C678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initiate the measurement reporting procedure as specified in 5.5.5 immediately after both the quantity to be reported for the </w:t>
      </w:r>
      <w:proofErr w:type="spellStart"/>
      <w:r w:rsidRPr="00FE2BA2">
        <w:t>PCell</w:t>
      </w:r>
      <w:proofErr w:type="spellEnd"/>
      <w:r w:rsidRPr="00FE2BA2">
        <w:t xml:space="preserve"> and the CBR measurement result become available;</w:t>
      </w:r>
    </w:p>
    <w:p w14:paraId="4D6ACEBF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else if the </w:t>
      </w:r>
      <w:r w:rsidRPr="00FE2BA2">
        <w:rPr>
          <w:i/>
        </w:rPr>
        <w:t>purpose</w:t>
      </w:r>
      <w:r w:rsidRPr="00FE2BA2">
        <w:t xml:space="preserve"> is set to </w:t>
      </w:r>
      <w:r w:rsidRPr="00FE2BA2">
        <w:rPr>
          <w:i/>
        </w:rPr>
        <w:t>sensing</w:t>
      </w:r>
      <w:r w:rsidRPr="00FE2BA2">
        <w:t>:</w:t>
      </w:r>
    </w:p>
    <w:p w14:paraId="158A5779" w14:textId="77777777" w:rsidR="00F660A5" w:rsidRPr="00FE2BA2" w:rsidRDefault="00F660A5" w:rsidP="00F660A5">
      <w:pPr>
        <w:pStyle w:val="B5"/>
      </w:pPr>
      <w:r w:rsidRPr="00FE2BA2">
        <w:t>5&gt;</w:t>
      </w:r>
      <w:r w:rsidRPr="00FE2BA2">
        <w:tab/>
        <w:t xml:space="preserve">initiate the measurement reporting procedure as specified in 5.5.5 immediately after both the quantity to be reported for the </w:t>
      </w:r>
      <w:proofErr w:type="spellStart"/>
      <w:r w:rsidRPr="00FE2BA2">
        <w:t>PCell</w:t>
      </w:r>
      <w:proofErr w:type="spellEnd"/>
      <w:r w:rsidRPr="00FE2BA2">
        <w:t xml:space="preserve"> and the sensing measurement result become available;</w:t>
      </w:r>
    </w:p>
    <w:p w14:paraId="774A6783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else if the </w:t>
      </w:r>
      <w:r w:rsidRPr="00FE2BA2">
        <w:rPr>
          <w:i/>
        </w:rPr>
        <w:t>purpose</w:t>
      </w:r>
      <w:r w:rsidRPr="00FE2BA2">
        <w:t xml:space="preserve"> is not set to </w:t>
      </w:r>
      <w:proofErr w:type="spellStart"/>
      <w:r w:rsidRPr="00FE2BA2">
        <w:rPr>
          <w:i/>
        </w:rPr>
        <w:t>reportStrongestCells</w:t>
      </w:r>
      <w:proofErr w:type="spellEnd"/>
      <w:r w:rsidRPr="00FE2BA2">
        <w:rPr>
          <w:i/>
          <w:lang w:eastAsia="ko-KR"/>
        </w:rPr>
        <w:t xml:space="preserve"> </w:t>
      </w:r>
      <w:r w:rsidRPr="00FE2BA2">
        <w:t>or</w:t>
      </w:r>
      <w:r w:rsidRPr="00FE2BA2">
        <w:rPr>
          <w:i/>
        </w:rPr>
        <w:t xml:space="preserve"> </w:t>
      </w:r>
      <w:proofErr w:type="spellStart"/>
      <w:r w:rsidRPr="00FE2BA2">
        <w:rPr>
          <w:i/>
        </w:rPr>
        <w:t>reportStrongestCSI</w:t>
      </w:r>
      <w:proofErr w:type="spellEnd"/>
      <w:r w:rsidRPr="00FE2BA2">
        <w:rPr>
          <w:i/>
        </w:rPr>
        <w:t>-RS</w:t>
      </w:r>
      <w:r w:rsidRPr="00FE2BA2">
        <w:rPr>
          <w:i/>
          <w:lang w:eastAsia="zh-CN"/>
        </w:rPr>
        <w:t>s</w:t>
      </w:r>
      <w:r w:rsidRPr="00FE2BA2">
        <w:rPr>
          <w:i/>
        </w:rPr>
        <w:t xml:space="preserve"> </w:t>
      </w:r>
      <w:r w:rsidRPr="00FE2BA2">
        <w:t xml:space="preserve">is set to </w:t>
      </w:r>
      <w:r w:rsidRPr="00FE2BA2">
        <w:rPr>
          <w:i/>
        </w:rPr>
        <w:t>true</w:t>
      </w:r>
      <w:r w:rsidRPr="00FE2BA2">
        <w:t>:</w:t>
      </w:r>
    </w:p>
    <w:p w14:paraId="7C721362" w14:textId="77777777" w:rsidR="00F660A5" w:rsidRPr="00FE2BA2" w:rsidRDefault="00F660A5" w:rsidP="00F660A5">
      <w:pPr>
        <w:pStyle w:val="B4"/>
      </w:pPr>
      <w:r w:rsidRPr="00FE2BA2">
        <w:lastRenderedPageBreak/>
        <w:t>4&gt;</w:t>
      </w:r>
      <w:r w:rsidRPr="00FE2BA2">
        <w:tab/>
        <w:t>initiate the measurement reporting procedure, as specified in 5.5.5, when it has determined the strongest cells on the associated frequency;</w:t>
      </w:r>
    </w:p>
    <w:p w14:paraId="3F5E8E1D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upon expiry of the periodical reporting timer for this </w:t>
      </w:r>
      <w:proofErr w:type="spellStart"/>
      <w:r w:rsidRPr="00FE2BA2">
        <w:rPr>
          <w:i/>
          <w:iCs/>
        </w:rPr>
        <w:t>measId</w:t>
      </w:r>
      <w:proofErr w:type="spellEnd"/>
      <w:r w:rsidRPr="00FE2BA2">
        <w:t>:</w:t>
      </w:r>
    </w:p>
    <w:p w14:paraId="297EBD96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7E3BEF2B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if the </w:t>
      </w:r>
      <w:r w:rsidRPr="00FE2BA2">
        <w:rPr>
          <w:i/>
        </w:rPr>
        <w:t xml:space="preserve">purpose </w:t>
      </w:r>
      <w:r w:rsidRPr="00FE2BA2">
        <w:t xml:space="preserve">is included and set to </w:t>
      </w:r>
      <w:proofErr w:type="spellStart"/>
      <w:r w:rsidRPr="00FE2BA2">
        <w:rPr>
          <w:i/>
        </w:rPr>
        <w:t>reportCGI</w:t>
      </w:r>
      <w:proofErr w:type="spellEnd"/>
      <w:r w:rsidRPr="00FE2BA2">
        <w:t>:</w:t>
      </w:r>
    </w:p>
    <w:p w14:paraId="5C532FFE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UE acquired the information needed to set all fields of </w:t>
      </w:r>
      <w:proofErr w:type="spellStart"/>
      <w:r w:rsidRPr="00FE2BA2">
        <w:rPr>
          <w:i/>
        </w:rPr>
        <w:t>cgi</w:t>
      </w:r>
      <w:proofErr w:type="spellEnd"/>
      <w:r w:rsidRPr="00FE2BA2">
        <w:rPr>
          <w:i/>
        </w:rPr>
        <w:t>-Info</w:t>
      </w:r>
      <w:r w:rsidRPr="00FE2BA2">
        <w:t xml:space="preserve"> for the requested cell; or</w:t>
      </w:r>
    </w:p>
    <w:p w14:paraId="7E650859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if the UE detects that the requested NR cell is not transmitting </w:t>
      </w:r>
      <w:r w:rsidRPr="00FE2BA2">
        <w:rPr>
          <w:i/>
        </w:rPr>
        <w:t>SIB1:</w:t>
      </w:r>
    </w:p>
    <w:p w14:paraId="04FE3FD0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28E2BD3F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1D82D395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stop timer T321;</w:t>
      </w:r>
    </w:p>
    <w:p w14:paraId="3EFBCFB9" w14:textId="77777777" w:rsidR="00F660A5" w:rsidRPr="00FE2BA2" w:rsidRDefault="00F660A5" w:rsidP="00F660A5">
      <w:pPr>
        <w:pStyle w:val="B4"/>
      </w:pPr>
      <w:r w:rsidRPr="00FE2BA2">
        <w:t>4&gt;</w:t>
      </w:r>
      <w:r w:rsidRPr="00FE2BA2">
        <w:tab/>
        <w:t>initiate the measurement reporting procedure, as specified in 5.5.5;</w:t>
      </w:r>
    </w:p>
    <w:p w14:paraId="5D5CC8D1" w14:textId="77777777" w:rsidR="00F660A5" w:rsidRPr="00FE2BA2" w:rsidRDefault="00F660A5" w:rsidP="00F660A5">
      <w:pPr>
        <w:pStyle w:val="B2"/>
      </w:pPr>
      <w:r w:rsidRPr="00FE2BA2">
        <w:t>2&gt;</w:t>
      </w:r>
      <w:r w:rsidRPr="00FE2BA2">
        <w:tab/>
        <w:t xml:space="preserve">upon expiry of the T321 for this </w:t>
      </w:r>
      <w:proofErr w:type="spellStart"/>
      <w:r w:rsidRPr="00FE2BA2">
        <w:rPr>
          <w:i/>
          <w:iCs/>
        </w:rPr>
        <w:t>measId</w:t>
      </w:r>
      <w:proofErr w:type="spellEnd"/>
      <w:r w:rsidRPr="00FE2BA2">
        <w:t>:</w:t>
      </w:r>
    </w:p>
    <w:p w14:paraId="4B90E73F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include a measurement reporting entry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>;</w:t>
      </w:r>
    </w:p>
    <w:p w14:paraId="11043641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 xml:space="preserve">set the </w:t>
      </w:r>
      <w:proofErr w:type="spellStart"/>
      <w:r w:rsidRPr="00FE2BA2">
        <w:rPr>
          <w:i/>
        </w:rPr>
        <w:t>numberOfReportsSent</w:t>
      </w:r>
      <w:proofErr w:type="spellEnd"/>
      <w:r w:rsidRPr="00FE2BA2">
        <w:t xml:space="preserve"> defined within the </w:t>
      </w:r>
      <w:proofErr w:type="spellStart"/>
      <w:r w:rsidRPr="00FE2BA2">
        <w:rPr>
          <w:i/>
        </w:rPr>
        <w:t>VarMeasReportList</w:t>
      </w:r>
      <w:proofErr w:type="spellEnd"/>
      <w:r w:rsidRPr="00FE2BA2">
        <w:t xml:space="preserve"> for this </w:t>
      </w:r>
      <w:proofErr w:type="spellStart"/>
      <w:r w:rsidRPr="00FE2BA2">
        <w:rPr>
          <w:i/>
        </w:rPr>
        <w:t>measId</w:t>
      </w:r>
      <w:proofErr w:type="spellEnd"/>
      <w:r w:rsidRPr="00FE2BA2">
        <w:t xml:space="preserve"> to 0;</w:t>
      </w:r>
    </w:p>
    <w:p w14:paraId="69A21156" w14:textId="77777777" w:rsidR="00F660A5" w:rsidRPr="00FE2BA2" w:rsidRDefault="00F660A5" w:rsidP="00F660A5">
      <w:pPr>
        <w:pStyle w:val="B3"/>
      </w:pPr>
      <w:r w:rsidRPr="00FE2BA2">
        <w:t>3&gt;</w:t>
      </w:r>
      <w:r w:rsidRPr="00FE2BA2">
        <w:tab/>
        <w:t>initiate the measurement reporting procedure, as specified in 5.5.5;</w:t>
      </w:r>
    </w:p>
    <w:p w14:paraId="097FF327" w14:textId="77777777" w:rsidR="00F660A5" w:rsidRPr="00FE2BA2" w:rsidRDefault="00F660A5" w:rsidP="00F660A5">
      <w:pPr>
        <w:pStyle w:val="NO"/>
      </w:pPr>
      <w:r w:rsidRPr="00FE2BA2">
        <w:t>NOTE 2:</w:t>
      </w:r>
      <w:r w:rsidRPr="00FE2BA2">
        <w:tab/>
        <w:t xml:space="preserve">The UE does not stop the periodical reporting with </w:t>
      </w:r>
      <w:proofErr w:type="spellStart"/>
      <w:r w:rsidRPr="00FE2BA2">
        <w:rPr>
          <w:i/>
        </w:rPr>
        <w:t>triggerType</w:t>
      </w:r>
      <w:proofErr w:type="spellEnd"/>
      <w:r w:rsidRPr="00FE2BA2">
        <w:t xml:space="preserve"> set to </w:t>
      </w:r>
      <w:r w:rsidRPr="00FE2BA2">
        <w:rPr>
          <w:i/>
        </w:rPr>
        <w:t>event</w:t>
      </w:r>
      <w:r w:rsidRPr="00FE2BA2">
        <w:t xml:space="preserve"> or to </w:t>
      </w:r>
      <w:r w:rsidRPr="00FE2BA2">
        <w:rPr>
          <w:i/>
        </w:rPr>
        <w:t>periodical</w:t>
      </w:r>
      <w:r w:rsidRPr="00FE2BA2">
        <w:t xml:space="preserve"> while the corresponding measurement is not performed due to the </w:t>
      </w:r>
      <w:proofErr w:type="spellStart"/>
      <w:r w:rsidRPr="00FE2BA2">
        <w:t>PCell</w:t>
      </w:r>
      <w:proofErr w:type="spellEnd"/>
      <w:r w:rsidRPr="00FE2BA2">
        <w:t xml:space="preserve"> RSRP (or </w:t>
      </w:r>
      <w:proofErr w:type="spellStart"/>
      <w:r w:rsidRPr="00FE2BA2">
        <w:t>PSCell</w:t>
      </w:r>
      <w:proofErr w:type="spellEnd"/>
      <w:r w:rsidRPr="00FE2BA2">
        <w:t xml:space="preserve"> RSRP, if the UE is in NE-DC) being equal to or better than </w:t>
      </w:r>
      <w:r w:rsidRPr="00FE2BA2">
        <w:rPr>
          <w:i/>
        </w:rPr>
        <w:t>s-Measure</w:t>
      </w:r>
      <w:r w:rsidRPr="00FE2BA2">
        <w:t xml:space="preserve"> or due to the measurement gap not being setup.</w:t>
      </w:r>
    </w:p>
    <w:p w14:paraId="0C9FC9A8" w14:textId="77777777" w:rsidR="00F660A5" w:rsidRPr="00FE2BA2" w:rsidRDefault="00F660A5" w:rsidP="00F660A5">
      <w:pPr>
        <w:pStyle w:val="NO"/>
      </w:pPr>
      <w:r w:rsidRPr="00FE2BA2">
        <w:t>NOTE 3:</w:t>
      </w:r>
      <w:r w:rsidRPr="00FE2BA2">
        <w:tab/>
        <w:t>If the UE is configured with DRX, the UE may delay the measurement reporting for event triggered and periodical triggered measurements until the Active Time, which is defined in TS 36.321 [6].</w:t>
      </w:r>
    </w:p>
    <w:p w14:paraId="61E8CCE3" w14:textId="77777777" w:rsidR="00332C9B" w:rsidRPr="00F660A5" w:rsidRDefault="00332C9B" w:rsidP="00D077CB">
      <w:pPr>
        <w:rPr>
          <w:rFonts w:eastAsia="Yu Mincho"/>
          <w:lang w:eastAsia="zh-CN"/>
        </w:rPr>
      </w:pPr>
    </w:p>
    <w:bookmarkEnd w:id="14"/>
    <w:bookmarkEnd w:id="15"/>
    <w:bookmarkEnd w:id="16"/>
    <w:bookmarkEnd w:id="17"/>
    <w:bookmarkEnd w:id="18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332C9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418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D709B" w14:textId="77777777" w:rsidR="008A55E0" w:rsidRDefault="008A55E0">
      <w:r>
        <w:separator/>
      </w:r>
    </w:p>
  </w:endnote>
  <w:endnote w:type="continuationSeparator" w:id="0">
    <w:p w14:paraId="42ED88FF" w14:textId="77777777" w:rsidR="008A55E0" w:rsidRDefault="008A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4EA03" w14:textId="77777777" w:rsidR="008A55E0" w:rsidRDefault="008A55E0">
      <w:r>
        <w:separator/>
      </w:r>
    </w:p>
  </w:footnote>
  <w:footnote w:type="continuationSeparator" w:id="0">
    <w:p w14:paraId="62D08152" w14:textId="77777777" w:rsidR="008A55E0" w:rsidRDefault="008A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42A41" w:rsidRDefault="00142A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42A41" w:rsidRDefault="00142A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42A41" w:rsidRDefault="00142A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42A41" w:rsidRDefault="00142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6A0AE4"/>
    <w:multiLevelType w:val="hybridMultilevel"/>
    <w:tmpl w:val="C4EAFA0E"/>
    <w:lvl w:ilvl="0" w:tplc="644E6854">
      <w:start w:val="202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 w15:restartNumberingAfterBreak="0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3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62632"/>
    <w:rsid w:val="0006623B"/>
    <w:rsid w:val="0007357E"/>
    <w:rsid w:val="00087702"/>
    <w:rsid w:val="000A6394"/>
    <w:rsid w:val="000A7978"/>
    <w:rsid w:val="000B7FED"/>
    <w:rsid w:val="000C038A"/>
    <w:rsid w:val="000C3232"/>
    <w:rsid w:val="000C6598"/>
    <w:rsid w:val="000D0321"/>
    <w:rsid w:val="000D44B3"/>
    <w:rsid w:val="00113515"/>
    <w:rsid w:val="00121195"/>
    <w:rsid w:val="00142A41"/>
    <w:rsid w:val="00145D43"/>
    <w:rsid w:val="001504C8"/>
    <w:rsid w:val="0015315F"/>
    <w:rsid w:val="001641BC"/>
    <w:rsid w:val="00192C46"/>
    <w:rsid w:val="001A08B3"/>
    <w:rsid w:val="001A7A51"/>
    <w:rsid w:val="001A7B60"/>
    <w:rsid w:val="001B52F0"/>
    <w:rsid w:val="001B7A65"/>
    <w:rsid w:val="001C6C1B"/>
    <w:rsid w:val="001E41F3"/>
    <w:rsid w:val="00221B2E"/>
    <w:rsid w:val="0022761A"/>
    <w:rsid w:val="00237F92"/>
    <w:rsid w:val="00240692"/>
    <w:rsid w:val="002519FC"/>
    <w:rsid w:val="0026004D"/>
    <w:rsid w:val="00260BAF"/>
    <w:rsid w:val="00260BE2"/>
    <w:rsid w:val="002640DD"/>
    <w:rsid w:val="00271D9C"/>
    <w:rsid w:val="00275D12"/>
    <w:rsid w:val="00283B17"/>
    <w:rsid w:val="00284FEB"/>
    <w:rsid w:val="002860C4"/>
    <w:rsid w:val="00291393"/>
    <w:rsid w:val="0029375A"/>
    <w:rsid w:val="00293B5A"/>
    <w:rsid w:val="00295FCF"/>
    <w:rsid w:val="00296DD0"/>
    <w:rsid w:val="002B3D04"/>
    <w:rsid w:val="002B5741"/>
    <w:rsid w:val="002B72FD"/>
    <w:rsid w:val="002D12DC"/>
    <w:rsid w:val="002D4F2E"/>
    <w:rsid w:val="002E0D33"/>
    <w:rsid w:val="002E472E"/>
    <w:rsid w:val="00305409"/>
    <w:rsid w:val="003057D2"/>
    <w:rsid w:val="003058D3"/>
    <w:rsid w:val="00327B7F"/>
    <w:rsid w:val="00332C9B"/>
    <w:rsid w:val="00352C0B"/>
    <w:rsid w:val="003566F4"/>
    <w:rsid w:val="00357C51"/>
    <w:rsid w:val="003609EF"/>
    <w:rsid w:val="0036231A"/>
    <w:rsid w:val="00374DD4"/>
    <w:rsid w:val="00386870"/>
    <w:rsid w:val="00390369"/>
    <w:rsid w:val="003B2A90"/>
    <w:rsid w:val="003D45BE"/>
    <w:rsid w:val="003D5995"/>
    <w:rsid w:val="003E1A36"/>
    <w:rsid w:val="003F1D6E"/>
    <w:rsid w:val="003F74C8"/>
    <w:rsid w:val="00403E54"/>
    <w:rsid w:val="00410371"/>
    <w:rsid w:val="00414AC8"/>
    <w:rsid w:val="004211EA"/>
    <w:rsid w:val="004242F1"/>
    <w:rsid w:val="0043023D"/>
    <w:rsid w:val="00435633"/>
    <w:rsid w:val="00437B12"/>
    <w:rsid w:val="00492B57"/>
    <w:rsid w:val="00495354"/>
    <w:rsid w:val="00495E10"/>
    <w:rsid w:val="004A130F"/>
    <w:rsid w:val="004B3777"/>
    <w:rsid w:val="004B75B7"/>
    <w:rsid w:val="004F27CD"/>
    <w:rsid w:val="0051580D"/>
    <w:rsid w:val="00525FC7"/>
    <w:rsid w:val="00547111"/>
    <w:rsid w:val="00551A9A"/>
    <w:rsid w:val="00563CB4"/>
    <w:rsid w:val="00567FCA"/>
    <w:rsid w:val="00585B19"/>
    <w:rsid w:val="00592D74"/>
    <w:rsid w:val="00597E64"/>
    <w:rsid w:val="005A2FC5"/>
    <w:rsid w:val="005C0F40"/>
    <w:rsid w:val="005C7DA7"/>
    <w:rsid w:val="005D06D2"/>
    <w:rsid w:val="005D5A6A"/>
    <w:rsid w:val="005E2C44"/>
    <w:rsid w:val="00621188"/>
    <w:rsid w:val="006257ED"/>
    <w:rsid w:val="0063422C"/>
    <w:rsid w:val="006459EE"/>
    <w:rsid w:val="0064713F"/>
    <w:rsid w:val="0065477E"/>
    <w:rsid w:val="00665C47"/>
    <w:rsid w:val="00694985"/>
    <w:rsid w:val="00695808"/>
    <w:rsid w:val="006A2954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31FA"/>
    <w:rsid w:val="007570A7"/>
    <w:rsid w:val="00761061"/>
    <w:rsid w:val="00784B76"/>
    <w:rsid w:val="00792342"/>
    <w:rsid w:val="007977A8"/>
    <w:rsid w:val="007A2B31"/>
    <w:rsid w:val="007B1E51"/>
    <w:rsid w:val="007B463B"/>
    <w:rsid w:val="007B469C"/>
    <w:rsid w:val="007B512A"/>
    <w:rsid w:val="007C2097"/>
    <w:rsid w:val="007D6A07"/>
    <w:rsid w:val="007F6421"/>
    <w:rsid w:val="007F7259"/>
    <w:rsid w:val="008040A8"/>
    <w:rsid w:val="008045F7"/>
    <w:rsid w:val="0081237C"/>
    <w:rsid w:val="008168B7"/>
    <w:rsid w:val="008279FA"/>
    <w:rsid w:val="00830626"/>
    <w:rsid w:val="00831B61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A55E0"/>
    <w:rsid w:val="008B6E89"/>
    <w:rsid w:val="008C6EA8"/>
    <w:rsid w:val="008D1106"/>
    <w:rsid w:val="008F3113"/>
    <w:rsid w:val="008F3789"/>
    <w:rsid w:val="008F686C"/>
    <w:rsid w:val="009148DE"/>
    <w:rsid w:val="009222B7"/>
    <w:rsid w:val="009249CA"/>
    <w:rsid w:val="0094187F"/>
    <w:rsid w:val="00941E30"/>
    <w:rsid w:val="00952BB0"/>
    <w:rsid w:val="00957858"/>
    <w:rsid w:val="00963C4A"/>
    <w:rsid w:val="00964079"/>
    <w:rsid w:val="009666BA"/>
    <w:rsid w:val="009701AE"/>
    <w:rsid w:val="0097139D"/>
    <w:rsid w:val="0097260F"/>
    <w:rsid w:val="009777D9"/>
    <w:rsid w:val="0098603E"/>
    <w:rsid w:val="009867C4"/>
    <w:rsid w:val="00991B88"/>
    <w:rsid w:val="00996E6E"/>
    <w:rsid w:val="009A44AD"/>
    <w:rsid w:val="009A5753"/>
    <w:rsid w:val="009A579D"/>
    <w:rsid w:val="009A61FB"/>
    <w:rsid w:val="009B74E0"/>
    <w:rsid w:val="009C136F"/>
    <w:rsid w:val="009E1AED"/>
    <w:rsid w:val="009E3297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0CC4"/>
    <w:rsid w:val="00A630C6"/>
    <w:rsid w:val="00A66055"/>
    <w:rsid w:val="00A71247"/>
    <w:rsid w:val="00A7671C"/>
    <w:rsid w:val="00A80BA4"/>
    <w:rsid w:val="00A93FC5"/>
    <w:rsid w:val="00A95904"/>
    <w:rsid w:val="00AA2CBC"/>
    <w:rsid w:val="00AA5419"/>
    <w:rsid w:val="00AA5DE6"/>
    <w:rsid w:val="00AC5820"/>
    <w:rsid w:val="00AC7783"/>
    <w:rsid w:val="00AD1CD8"/>
    <w:rsid w:val="00AD551C"/>
    <w:rsid w:val="00AE51FD"/>
    <w:rsid w:val="00AF75A3"/>
    <w:rsid w:val="00B23CA1"/>
    <w:rsid w:val="00B25802"/>
    <w:rsid w:val="00B258BB"/>
    <w:rsid w:val="00B304C3"/>
    <w:rsid w:val="00B62CFA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62DC"/>
    <w:rsid w:val="00C1749C"/>
    <w:rsid w:val="00C204D5"/>
    <w:rsid w:val="00C21DA9"/>
    <w:rsid w:val="00C2561A"/>
    <w:rsid w:val="00C3556B"/>
    <w:rsid w:val="00C465F7"/>
    <w:rsid w:val="00C47C95"/>
    <w:rsid w:val="00C54ED0"/>
    <w:rsid w:val="00C55527"/>
    <w:rsid w:val="00C62E32"/>
    <w:rsid w:val="00C66BA2"/>
    <w:rsid w:val="00C77C98"/>
    <w:rsid w:val="00C90DB4"/>
    <w:rsid w:val="00C95985"/>
    <w:rsid w:val="00CA5C2A"/>
    <w:rsid w:val="00CB0E51"/>
    <w:rsid w:val="00CC5026"/>
    <w:rsid w:val="00CC68D0"/>
    <w:rsid w:val="00CD28EE"/>
    <w:rsid w:val="00CE7FD2"/>
    <w:rsid w:val="00CF3CFB"/>
    <w:rsid w:val="00CF62B3"/>
    <w:rsid w:val="00D03F9A"/>
    <w:rsid w:val="00D04363"/>
    <w:rsid w:val="00D06007"/>
    <w:rsid w:val="00D06D51"/>
    <w:rsid w:val="00D077CB"/>
    <w:rsid w:val="00D11CB6"/>
    <w:rsid w:val="00D20FC3"/>
    <w:rsid w:val="00D24991"/>
    <w:rsid w:val="00D32C09"/>
    <w:rsid w:val="00D3368B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C34E4"/>
    <w:rsid w:val="00DD14B1"/>
    <w:rsid w:val="00DD1EB9"/>
    <w:rsid w:val="00DD7B66"/>
    <w:rsid w:val="00DE27E5"/>
    <w:rsid w:val="00DE34CF"/>
    <w:rsid w:val="00E02DB6"/>
    <w:rsid w:val="00E13F3D"/>
    <w:rsid w:val="00E34898"/>
    <w:rsid w:val="00E5193D"/>
    <w:rsid w:val="00EB09B7"/>
    <w:rsid w:val="00EE7253"/>
    <w:rsid w:val="00EE7D7C"/>
    <w:rsid w:val="00EF6C32"/>
    <w:rsid w:val="00F04771"/>
    <w:rsid w:val="00F12B62"/>
    <w:rsid w:val="00F164D5"/>
    <w:rsid w:val="00F25D98"/>
    <w:rsid w:val="00F300FB"/>
    <w:rsid w:val="00F321E9"/>
    <w:rsid w:val="00F50100"/>
    <w:rsid w:val="00F56F04"/>
    <w:rsid w:val="00F656C8"/>
    <w:rsid w:val="00F660A5"/>
    <w:rsid w:val="00F9692C"/>
    <w:rsid w:val="00FB6386"/>
    <w:rsid w:val="00FC1300"/>
    <w:rsid w:val="00FC17E0"/>
    <w:rsid w:val="00FC253D"/>
    <w:rsid w:val="00FC2CE8"/>
    <w:rsid w:val="00FC687C"/>
    <w:rsid w:val="00FD5962"/>
    <w:rsid w:val="00FE23EF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C92F62B-D405-4BED-BA3B-8E1F2DA4D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목록 없음1"/>
    <w:next w:val="a2"/>
    <w:uiPriority w:val="99"/>
    <w:semiHidden/>
    <w:unhideWhenUsed/>
    <w:rsid w:val="007531FA"/>
  </w:style>
  <w:style w:type="paragraph" w:styleId="af4">
    <w:name w:val="Normal (Web)"/>
    <w:basedOn w:val="a"/>
    <w:unhideWhenUsed/>
    <w:qFormat/>
    <w:rsid w:val="007531F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7531FA"/>
    <w:rPr>
      <w:i/>
      <w:iCs/>
    </w:rPr>
  </w:style>
  <w:style w:type="character" w:customStyle="1" w:styleId="TALChar">
    <w:name w:val="TAL Char"/>
    <w:qFormat/>
    <w:rsid w:val="007531FA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E36E6-2E89-4028-869F-CD156363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11</Pages>
  <Words>3786</Words>
  <Characters>21586</Characters>
  <Application>Microsoft Office Word</Application>
  <DocSecurity>0</DocSecurity>
  <Lines>179</Lines>
  <Paragraphs>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(June Hwang)</cp:lastModifiedBy>
  <cp:revision>6</cp:revision>
  <cp:lastPrinted>1900-12-31T16:00:00Z</cp:lastPrinted>
  <dcterms:created xsi:type="dcterms:W3CDTF">2021-10-21T12:16:00Z</dcterms:created>
  <dcterms:modified xsi:type="dcterms:W3CDTF">2021-10-22T04:10:00Z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